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BD6B8" w14:textId="34E6EE64" w:rsidR="00F07496" w:rsidRPr="00A27D77" w:rsidRDefault="005A2AD4" w:rsidP="005D2CE7">
      <w:pPr>
        <w:tabs>
          <w:tab w:val="right" w:leader="dot" w:pos="5387"/>
        </w:tabs>
        <w:spacing w:line="360" w:lineRule="auto"/>
        <w:jc w:val="center"/>
        <w:rPr>
          <w:b/>
          <w:u w:val="single"/>
        </w:rPr>
      </w:pPr>
      <w:r w:rsidRPr="00A27D77">
        <w:rPr>
          <w:b/>
          <w:u w:val="single"/>
        </w:rPr>
        <w:t>PROTOKÓŁ</w:t>
      </w:r>
      <w:r w:rsidR="00102774" w:rsidRPr="00A27D77">
        <w:rPr>
          <w:b/>
          <w:u w:val="single"/>
        </w:rPr>
        <w:t xml:space="preserve"> NR</w:t>
      </w:r>
      <w:r w:rsidR="00EE5315" w:rsidRPr="00A27D77">
        <w:rPr>
          <w:b/>
          <w:u w:val="single"/>
        </w:rPr>
        <w:tab/>
      </w:r>
    </w:p>
    <w:p w14:paraId="6ECFDEC5" w14:textId="57D981E7" w:rsidR="007109B4" w:rsidRPr="00A27D77" w:rsidRDefault="005A2AD4" w:rsidP="005D2CE7">
      <w:pPr>
        <w:tabs>
          <w:tab w:val="left" w:pos="1970"/>
        </w:tabs>
        <w:spacing w:line="360" w:lineRule="auto"/>
        <w:jc w:val="center"/>
        <w:rPr>
          <w:b/>
          <w:u w:val="single"/>
        </w:rPr>
      </w:pPr>
      <w:r w:rsidRPr="00A27D77">
        <w:rPr>
          <w:b/>
          <w:u w:val="single"/>
        </w:rPr>
        <w:t>OPISUJĄCY STAN NIERUCHOMOŚCI</w:t>
      </w:r>
    </w:p>
    <w:p w14:paraId="3C030BB7" w14:textId="0302DDE3" w:rsidR="00985018" w:rsidRPr="00A27D77" w:rsidRDefault="00985018" w:rsidP="005D2CE7">
      <w:pPr>
        <w:pStyle w:val="Default"/>
        <w:spacing w:line="360" w:lineRule="auto"/>
        <w:jc w:val="both"/>
        <w:rPr>
          <w:rFonts w:ascii="Century Gothic" w:hAnsi="Century Gothic"/>
          <w:b/>
          <w:color w:val="auto"/>
          <w:sz w:val="20"/>
          <w:szCs w:val="20"/>
        </w:rPr>
      </w:pPr>
      <w:r w:rsidRPr="00A27D77">
        <w:rPr>
          <w:rFonts w:ascii="Century Gothic" w:hAnsi="Century Gothic"/>
          <w:color w:val="auto"/>
          <w:sz w:val="20"/>
          <w:szCs w:val="20"/>
        </w:rPr>
        <w:t xml:space="preserve">objętej decyzją </w:t>
      </w:r>
      <w:r w:rsidR="00F02855" w:rsidRPr="00A27D77">
        <w:rPr>
          <w:rFonts w:ascii="Century Gothic" w:hAnsi="Century Gothic"/>
          <w:color w:val="auto"/>
          <w:sz w:val="20"/>
          <w:szCs w:val="20"/>
        </w:rPr>
        <w:t xml:space="preserve">Wojewody </w:t>
      </w:r>
      <w:r w:rsidR="0084103E">
        <w:rPr>
          <w:rFonts w:ascii="Century Gothic" w:hAnsi="Century Gothic"/>
          <w:color w:val="auto"/>
          <w:sz w:val="20"/>
          <w:szCs w:val="20"/>
        </w:rPr>
        <w:t>……………..</w:t>
      </w:r>
      <w:r w:rsidR="00145C2A" w:rsidRPr="00145C2A">
        <w:rPr>
          <w:rFonts w:ascii="Century Gothic" w:hAnsi="Century Gothic"/>
          <w:color w:val="auto"/>
          <w:sz w:val="20"/>
          <w:szCs w:val="20"/>
        </w:rPr>
        <w:t xml:space="preserve"> </w:t>
      </w:r>
      <w:r w:rsidR="00F02855" w:rsidRPr="00145C2A">
        <w:rPr>
          <w:rFonts w:ascii="Century Gothic" w:hAnsi="Century Gothic"/>
          <w:color w:val="auto"/>
          <w:sz w:val="20"/>
          <w:szCs w:val="20"/>
        </w:rPr>
        <w:t xml:space="preserve">z dnia </w:t>
      </w:r>
      <w:r w:rsidR="0084103E">
        <w:rPr>
          <w:rFonts w:ascii="Century Gothic" w:hAnsi="Century Gothic"/>
          <w:color w:val="auto"/>
          <w:sz w:val="20"/>
          <w:szCs w:val="20"/>
        </w:rPr>
        <w:t>………………..</w:t>
      </w:r>
      <w:r w:rsidR="00145C2A" w:rsidRPr="00145C2A">
        <w:rPr>
          <w:rFonts w:ascii="Century Gothic" w:hAnsi="Century Gothic"/>
          <w:color w:val="auto"/>
          <w:sz w:val="20"/>
          <w:szCs w:val="20"/>
        </w:rPr>
        <w:t xml:space="preserve"> </w:t>
      </w:r>
      <w:r w:rsidR="00F02855" w:rsidRPr="00145C2A">
        <w:rPr>
          <w:rFonts w:ascii="Century Gothic" w:hAnsi="Century Gothic"/>
          <w:color w:val="auto"/>
          <w:sz w:val="20"/>
          <w:szCs w:val="20"/>
        </w:rPr>
        <w:t>r.</w:t>
      </w:r>
      <w:r w:rsidR="00F02855" w:rsidRPr="00A27D77">
        <w:rPr>
          <w:rFonts w:ascii="Century Gothic" w:hAnsi="Century Gothic"/>
          <w:color w:val="auto"/>
          <w:sz w:val="20"/>
          <w:szCs w:val="20"/>
        </w:rPr>
        <w:t xml:space="preserve"> </w:t>
      </w:r>
      <w:r w:rsidRPr="00A27D77">
        <w:rPr>
          <w:rFonts w:ascii="Century Gothic" w:hAnsi="Century Gothic"/>
          <w:color w:val="auto"/>
          <w:sz w:val="20"/>
          <w:szCs w:val="20"/>
        </w:rPr>
        <w:t xml:space="preserve">o ustaleniu lokalizacji inwestycji w zakresie terminalu </w:t>
      </w:r>
      <w:r w:rsidR="00F02855" w:rsidRPr="00A27D77">
        <w:rPr>
          <w:rFonts w:ascii="Century Gothic" w:hAnsi="Century Gothic"/>
          <w:color w:val="auto"/>
          <w:sz w:val="20"/>
          <w:szCs w:val="20"/>
        </w:rPr>
        <w:t xml:space="preserve">regazyfikacyjnego skroplonego gazu ziemnego w Świnoujściu </w:t>
      </w:r>
      <w:r w:rsidR="00C32FE5" w:rsidRPr="00A27D77">
        <w:rPr>
          <w:rFonts w:ascii="Century Gothic" w:hAnsi="Century Gothic"/>
          <w:color w:val="auto"/>
          <w:sz w:val="20"/>
          <w:szCs w:val="20"/>
        </w:rPr>
        <w:t>wydaną w celu realizacji</w:t>
      </w:r>
      <w:r w:rsidRPr="00A27D77">
        <w:rPr>
          <w:rFonts w:ascii="Century Gothic" w:hAnsi="Century Gothic"/>
          <w:color w:val="auto"/>
          <w:sz w:val="20"/>
          <w:szCs w:val="20"/>
        </w:rPr>
        <w:t xml:space="preserve"> Inwestycji pn</w:t>
      </w:r>
      <w:r w:rsidR="00131BC1">
        <w:rPr>
          <w:rFonts w:ascii="Century Gothic" w:hAnsi="Century Gothic"/>
          <w:color w:val="auto"/>
          <w:sz w:val="20"/>
          <w:szCs w:val="20"/>
        </w:rPr>
        <w:t>………………………………………………………………………….</w:t>
      </w:r>
      <w:r w:rsidR="00F877D7">
        <w:rPr>
          <w:rFonts w:ascii="Century Gothic" w:hAnsi="Century Gothic"/>
          <w:b/>
          <w:color w:val="auto"/>
          <w:sz w:val="20"/>
          <w:szCs w:val="20"/>
        </w:rPr>
        <w:t>.</w:t>
      </w:r>
    </w:p>
    <w:p w14:paraId="6A732F6F" w14:textId="77777777" w:rsidR="00FE5D9A" w:rsidRPr="00A27D77" w:rsidRDefault="00FE5D9A" w:rsidP="005D2CE7">
      <w:pPr>
        <w:tabs>
          <w:tab w:val="left" w:pos="1970"/>
        </w:tabs>
        <w:spacing w:line="360" w:lineRule="auto"/>
        <w:rPr>
          <w:b/>
          <w:u w:val="single"/>
        </w:rPr>
      </w:pPr>
    </w:p>
    <w:p w14:paraId="7BB623A4" w14:textId="63B67A00" w:rsidR="00C32FE5" w:rsidRPr="00A27D77" w:rsidRDefault="00C32FE5" w:rsidP="005D2CE7">
      <w:pPr>
        <w:tabs>
          <w:tab w:val="left" w:pos="1970"/>
        </w:tabs>
        <w:spacing w:line="360" w:lineRule="auto"/>
        <w:rPr>
          <w:b/>
          <w:u w:val="single"/>
        </w:rPr>
      </w:pPr>
      <w:r w:rsidRPr="00A27D77">
        <w:rPr>
          <w:b/>
          <w:u w:val="single"/>
        </w:rPr>
        <w:t>Lokalizacja nieruchomości</w:t>
      </w:r>
      <w:r w:rsidR="007109B4" w:rsidRPr="00A27D77">
        <w:rPr>
          <w:b/>
          <w:u w:val="single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6798"/>
      </w:tblGrid>
      <w:tr w:rsidR="00FE5D9A" w:rsidRPr="00A27D77" w14:paraId="49FC3EB9" w14:textId="77777777" w:rsidTr="007D04A3">
        <w:trPr>
          <w:trHeight w:val="567"/>
        </w:trPr>
        <w:tc>
          <w:tcPr>
            <w:tcW w:w="3964" w:type="dxa"/>
          </w:tcPr>
          <w:p w14:paraId="38DD19C5" w14:textId="6AF04902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Województwo:</w:t>
            </w:r>
          </w:p>
        </w:tc>
        <w:tc>
          <w:tcPr>
            <w:tcW w:w="6798" w:type="dxa"/>
          </w:tcPr>
          <w:p w14:paraId="1532693E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60BDD5B2" w14:textId="77777777" w:rsidTr="007D04A3">
        <w:trPr>
          <w:trHeight w:val="567"/>
        </w:trPr>
        <w:tc>
          <w:tcPr>
            <w:tcW w:w="3964" w:type="dxa"/>
          </w:tcPr>
          <w:p w14:paraId="6CFF18D2" w14:textId="1F2DCC03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Gmina:</w:t>
            </w:r>
          </w:p>
        </w:tc>
        <w:tc>
          <w:tcPr>
            <w:tcW w:w="6798" w:type="dxa"/>
          </w:tcPr>
          <w:p w14:paraId="1168136C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582C7CAC" w14:textId="77777777" w:rsidTr="007D04A3">
        <w:trPr>
          <w:trHeight w:val="567"/>
        </w:trPr>
        <w:tc>
          <w:tcPr>
            <w:tcW w:w="3964" w:type="dxa"/>
          </w:tcPr>
          <w:p w14:paraId="6DBC0818" w14:textId="2F1C9C5D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Obręb:</w:t>
            </w:r>
          </w:p>
        </w:tc>
        <w:tc>
          <w:tcPr>
            <w:tcW w:w="6798" w:type="dxa"/>
          </w:tcPr>
          <w:p w14:paraId="618F7947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161203F0" w14:textId="77777777" w:rsidTr="007D04A3">
        <w:trPr>
          <w:trHeight w:val="567"/>
        </w:trPr>
        <w:tc>
          <w:tcPr>
            <w:tcW w:w="3964" w:type="dxa"/>
          </w:tcPr>
          <w:p w14:paraId="3DB7B132" w14:textId="62CB91F6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Numer ewidencyjny nieruchomości:</w:t>
            </w:r>
          </w:p>
        </w:tc>
        <w:tc>
          <w:tcPr>
            <w:tcW w:w="6798" w:type="dxa"/>
          </w:tcPr>
          <w:p w14:paraId="4B15956B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78546EC3" w14:textId="77777777" w:rsidTr="007D04A3">
        <w:trPr>
          <w:trHeight w:val="567"/>
        </w:trPr>
        <w:tc>
          <w:tcPr>
            <w:tcW w:w="3964" w:type="dxa"/>
          </w:tcPr>
          <w:p w14:paraId="4C2DCE67" w14:textId="17E02B5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Numer Księgi Wieczystej:</w:t>
            </w:r>
          </w:p>
        </w:tc>
        <w:tc>
          <w:tcPr>
            <w:tcW w:w="6798" w:type="dxa"/>
          </w:tcPr>
          <w:p w14:paraId="14541272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5D6B4539" w14:textId="77777777" w:rsidTr="007D04A3">
        <w:trPr>
          <w:trHeight w:val="567"/>
        </w:trPr>
        <w:tc>
          <w:tcPr>
            <w:tcW w:w="3964" w:type="dxa"/>
          </w:tcPr>
          <w:p w14:paraId="5A2A1664" w14:textId="74B6F469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  <w:r w:rsidRPr="00A27D77">
              <w:t>Kilometraż gazociągu:</w:t>
            </w:r>
          </w:p>
        </w:tc>
        <w:tc>
          <w:tcPr>
            <w:tcW w:w="6798" w:type="dxa"/>
          </w:tcPr>
          <w:p w14:paraId="1BA9D55E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</w:tbl>
    <w:p w14:paraId="3F51B08A" w14:textId="76F68749" w:rsidR="00FE5D9A" w:rsidRPr="00A27D77" w:rsidRDefault="00FE5D9A" w:rsidP="005D2CE7">
      <w:pPr>
        <w:tabs>
          <w:tab w:val="left" w:pos="1970"/>
        </w:tabs>
        <w:spacing w:line="360" w:lineRule="auto"/>
      </w:pPr>
    </w:p>
    <w:p w14:paraId="6AB0E697" w14:textId="1F8B1E6D" w:rsidR="00FE5D9A" w:rsidRPr="00A27D77" w:rsidRDefault="00FE5D9A" w:rsidP="005D2CE7">
      <w:pPr>
        <w:tabs>
          <w:tab w:val="left" w:pos="1970"/>
        </w:tabs>
        <w:spacing w:line="360" w:lineRule="auto"/>
      </w:pPr>
    </w:p>
    <w:p w14:paraId="371B00D5" w14:textId="5BD3D27E" w:rsidR="00FE5D9A" w:rsidRPr="00A27D77" w:rsidRDefault="003B7FC4" w:rsidP="005D2CE7">
      <w:pPr>
        <w:tabs>
          <w:tab w:val="left" w:pos="1970"/>
        </w:tabs>
        <w:spacing w:line="360" w:lineRule="auto"/>
        <w:rPr>
          <w:b/>
          <w:bCs/>
          <w:u w:val="single"/>
        </w:rPr>
      </w:pPr>
      <w:r w:rsidRPr="00A27D77">
        <w:rPr>
          <w:b/>
          <w:bCs/>
          <w:u w:val="single"/>
        </w:rPr>
        <w:t>Obszar zajęcia: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33"/>
        <w:gridCol w:w="2829"/>
      </w:tblGrid>
      <w:tr w:rsidR="00FE5D9A" w:rsidRPr="00A27D77" w14:paraId="25AF4682" w14:textId="77777777" w:rsidTr="007D04A3">
        <w:trPr>
          <w:trHeight w:val="567"/>
        </w:trPr>
        <w:tc>
          <w:tcPr>
            <w:tcW w:w="7933" w:type="dxa"/>
          </w:tcPr>
          <w:p w14:paraId="71CE28AD" w14:textId="6A594A3D" w:rsidR="00FE5D9A" w:rsidRPr="00A27D77" w:rsidRDefault="00FE5D9A" w:rsidP="003B7FC4">
            <w:pPr>
              <w:tabs>
                <w:tab w:val="left" w:pos="1970"/>
              </w:tabs>
              <w:spacing w:line="360" w:lineRule="auto"/>
              <w:jc w:val="both"/>
            </w:pPr>
            <w:r w:rsidRPr="00A27D77">
              <w:t xml:space="preserve">Powierzchnia pasa </w:t>
            </w:r>
            <w:r w:rsidR="00993AD4">
              <w:t xml:space="preserve">budowlano - </w:t>
            </w:r>
            <w:r w:rsidRPr="00A27D77">
              <w:t>montażowego gazociągu na nieruchomości ustalona na podstawie pomiaru geodezyjnego:</w:t>
            </w:r>
          </w:p>
        </w:tc>
        <w:tc>
          <w:tcPr>
            <w:tcW w:w="2829" w:type="dxa"/>
          </w:tcPr>
          <w:p w14:paraId="0CFB7474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FE5D9A" w:rsidRPr="00A27D77" w14:paraId="141CAE91" w14:textId="77777777" w:rsidTr="007D04A3">
        <w:trPr>
          <w:trHeight w:val="567"/>
        </w:trPr>
        <w:tc>
          <w:tcPr>
            <w:tcW w:w="7933" w:type="dxa"/>
          </w:tcPr>
          <w:p w14:paraId="50309DD3" w14:textId="667012B4" w:rsidR="00FE5D9A" w:rsidRPr="00A27D77" w:rsidRDefault="00FE5D9A" w:rsidP="003B7FC4">
            <w:pPr>
              <w:tabs>
                <w:tab w:val="left" w:pos="1970"/>
              </w:tabs>
              <w:spacing w:line="360" w:lineRule="auto"/>
              <w:jc w:val="both"/>
            </w:pPr>
            <w:r w:rsidRPr="00A27D77">
              <w:t>Powierzchnia pasa strefy kontrolowanej gazociągu (teren w stosunku do którego będą występowały ograniczenia w korzystaniu z nieruchomości po zakończeniu prac budowlanych):</w:t>
            </w:r>
          </w:p>
        </w:tc>
        <w:tc>
          <w:tcPr>
            <w:tcW w:w="2829" w:type="dxa"/>
          </w:tcPr>
          <w:p w14:paraId="7423951F" w14:textId="77777777" w:rsidR="00FE5D9A" w:rsidRPr="00A27D77" w:rsidRDefault="00FE5D9A" w:rsidP="005D2CE7">
            <w:pPr>
              <w:tabs>
                <w:tab w:val="left" w:pos="1970"/>
              </w:tabs>
              <w:spacing w:line="360" w:lineRule="auto"/>
            </w:pPr>
          </w:p>
        </w:tc>
      </w:tr>
      <w:tr w:rsidR="00585405" w:rsidRPr="00A27D77" w14:paraId="02878E7B" w14:textId="77777777" w:rsidTr="007D04A3">
        <w:trPr>
          <w:trHeight w:val="567"/>
        </w:trPr>
        <w:tc>
          <w:tcPr>
            <w:tcW w:w="7933" w:type="dxa"/>
          </w:tcPr>
          <w:p w14:paraId="178F3A77" w14:textId="3E64C28E" w:rsidR="00585405" w:rsidRPr="00A27D77" w:rsidRDefault="00585405" w:rsidP="003B7FC4">
            <w:pPr>
              <w:tabs>
                <w:tab w:val="left" w:pos="1970"/>
              </w:tabs>
              <w:spacing w:line="360" w:lineRule="auto"/>
              <w:jc w:val="both"/>
            </w:pPr>
            <w:r>
              <w:t>Długość gazociągu na działce:</w:t>
            </w:r>
          </w:p>
        </w:tc>
        <w:tc>
          <w:tcPr>
            <w:tcW w:w="2829" w:type="dxa"/>
          </w:tcPr>
          <w:p w14:paraId="6CC2A6D8" w14:textId="77777777" w:rsidR="00585405" w:rsidRPr="00A27D77" w:rsidRDefault="00585405" w:rsidP="005D2CE7">
            <w:pPr>
              <w:tabs>
                <w:tab w:val="left" w:pos="1970"/>
              </w:tabs>
              <w:spacing w:line="360" w:lineRule="auto"/>
            </w:pPr>
          </w:p>
        </w:tc>
      </w:tr>
    </w:tbl>
    <w:p w14:paraId="46AE3AEE" w14:textId="77777777" w:rsidR="00FE5D9A" w:rsidRPr="00A27D77" w:rsidRDefault="00FE5D9A" w:rsidP="005D2CE7">
      <w:pPr>
        <w:tabs>
          <w:tab w:val="left" w:pos="1970"/>
        </w:tabs>
        <w:spacing w:line="360" w:lineRule="auto"/>
      </w:pPr>
    </w:p>
    <w:p w14:paraId="28443FF8" w14:textId="78471242" w:rsidR="00837E26" w:rsidRPr="00A27D77" w:rsidRDefault="00837E26" w:rsidP="005D2CE7">
      <w:pPr>
        <w:spacing w:line="360" w:lineRule="auto"/>
      </w:pPr>
      <w:r w:rsidRPr="00A27D77">
        <w:t>(Załącznik mapowy strefa kontrolowana + pas budowlano montażowy)</w:t>
      </w:r>
    </w:p>
    <w:p w14:paraId="572A19B6" w14:textId="77777777" w:rsidR="003B7FC4" w:rsidRPr="00A27D77" w:rsidRDefault="003B7FC4" w:rsidP="005D2CE7">
      <w:pPr>
        <w:spacing w:line="360" w:lineRule="auto"/>
      </w:pPr>
    </w:p>
    <w:p w14:paraId="22E96D92" w14:textId="30EF3CB4" w:rsidR="008B26B4" w:rsidRPr="00A27D77" w:rsidRDefault="008B26B4" w:rsidP="005D2CE7">
      <w:pPr>
        <w:tabs>
          <w:tab w:val="left" w:pos="1970"/>
        </w:tabs>
        <w:spacing w:line="360" w:lineRule="auto"/>
        <w:jc w:val="center"/>
        <w:rPr>
          <w:b/>
          <w:u w:val="single"/>
        </w:rPr>
      </w:pPr>
    </w:p>
    <w:p w14:paraId="7062FC1A" w14:textId="4FEF1F28" w:rsidR="005D2CE7" w:rsidRPr="00A27D77" w:rsidRDefault="002476FE" w:rsidP="005D2CE7">
      <w:pPr>
        <w:tabs>
          <w:tab w:val="left" w:pos="1970"/>
        </w:tabs>
        <w:spacing w:line="360" w:lineRule="auto"/>
        <w:jc w:val="center"/>
        <w:rPr>
          <w:b/>
          <w:u w:val="single"/>
        </w:rPr>
      </w:pPr>
      <w:r w:rsidRPr="00A27D77">
        <w:rPr>
          <w:b/>
          <w:u w:val="single"/>
        </w:rPr>
        <w:t>INFORMACJE DODATKOWE</w:t>
      </w:r>
    </w:p>
    <w:p w14:paraId="206E6B35" w14:textId="77777777" w:rsidR="005D2CE7" w:rsidRPr="00A27D77" w:rsidRDefault="005D2CE7" w:rsidP="005D2CE7">
      <w:pPr>
        <w:tabs>
          <w:tab w:val="left" w:pos="1970"/>
        </w:tabs>
        <w:spacing w:line="360" w:lineRule="auto"/>
      </w:pPr>
    </w:p>
    <w:p w14:paraId="53A8A37C" w14:textId="7B302978" w:rsidR="005D2CE7" w:rsidRPr="00505D8E" w:rsidRDefault="0006399B" w:rsidP="00900133">
      <w:pPr>
        <w:tabs>
          <w:tab w:val="left" w:pos="1970"/>
        </w:tabs>
        <w:spacing w:line="360" w:lineRule="auto"/>
        <w:jc w:val="both"/>
        <w:rPr>
          <w:sz w:val="16"/>
          <w:szCs w:val="16"/>
        </w:rPr>
      </w:pPr>
      <w:r w:rsidRPr="00505D8E">
        <w:rPr>
          <w:sz w:val="16"/>
          <w:szCs w:val="16"/>
        </w:rPr>
        <w:t xml:space="preserve">Przejęcie nieruchomości następuje w oparciu o </w:t>
      </w:r>
      <w:r w:rsidR="00246E12" w:rsidRPr="00505D8E">
        <w:rPr>
          <w:sz w:val="16"/>
          <w:szCs w:val="16"/>
        </w:rPr>
        <w:t xml:space="preserve">Ustawę z dnia 24 kwietnia 2009 r. o inwestycjach w zakresie terminalu regazyfikacyjnego skroplonego gazu ziemnego w Świnoujściu (Dz.U. 2009 Nr 84 poz.700 z późn. zm.). </w:t>
      </w:r>
      <w:r w:rsidR="005D2CE7" w:rsidRPr="00505D8E">
        <w:rPr>
          <w:sz w:val="16"/>
          <w:szCs w:val="16"/>
        </w:rPr>
        <w:t>Jeśli na w/w nieruchomości przewidzi</w:t>
      </w:r>
      <w:r w:rsidR="00900133" w:rsidRPr="00505D8E">
        <w:rPr>
          <w:sz w:val="16"/>
          <w:szCs w:val="16"/>
        </w:rPr>
        <w:t>ana jest wycinka kolidujących z </w:t>
      </w:r>
      <w:r w:rsidR="005D2CE7" w:rsidRPr="00505D8E">
        <w:rPr>
          <w:sz w:val="16"/>
          <w:szCs w:val="16"/>
        </w:rPr>
        <w:t xml:space="preserve">Inwestycją drzew i krzewów to materiał pozyskany z tej wycinki </w:t>
      </w:r>
      <w:r w:rsidR="00246E12" w:rsidRPr="00505D8E">
        <w:rPr>
          <w:sz w:val="16"/>
          <w:szCs w:val="16"/>
        </w:rPr>
        <w:t>stanowi własność właściciela/użytkownika wieczystego</w:t>
      </w:r>
      <w:r w:rsidR="005D2CE7" w:rsidRPr="00505D8E">
        <w:rPr>
          <w:sz w:val="16"/>
          <w:szCs w:val="16"/>
        </w:rPr>
        <w:t>. Odszkodowanie za szkody</w:t>
      </w:r>
      <w:r w:rsidR="00C318B2">
        <w:rPr>
          <w:sz w:val="16"/>
          <w:szCs w:val="16"/>
        </w:rPr>
        <w:t xml:space="preserve"> w pasie budowlano - montażowym</w:t>
      </w:r>
      <w:r w:rsidR="005D2CE7" w:rsidRPr="00505D8E">
        <w:rPr>
          <w:sz w:val="16"/>
          <w:szCs w:val="16"/>
        </w:rPr>
        <w:t xml:space="preserve"> powstałe </w:t>
      </w:r>
      <w:r w:rsidR="00C318B2">
        <w:rPr>
          <w:sz w:val="16"/>
          <w:szCs w:val="16"/>
        </w:rPr>
        <w:t>w wyniku realizacji</w:t>
      </w:r>
      <w:r w:rsidR="005D2CE7" w:rsidRPr="00505D8E">
        <w:rPr>
          <w:sz w:val="16"/>
          <w:szCs w:val="16"/>
        </w:rPr>
        <w:t xml:space="preserve"> Inwestycji, zostanie wypłacone po zakończeniu prac budowlano-montażowych, na podstawie ostatecznej decyzji Wojewody. Wysokość odszkodowania będzie ustalona przez rzeczoznawcę majątkowego powołanego przez Wojewodę. </w:t>
      </w:r>
    </w:p>
    <w:p w14:paraId="2FBAF9A5" w14:textId="186C301C" w:rsidR="007D04A3" w:rsidRDefault="005D2CE7" w:rsidP="007D04A3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  <w:r w:rsidRPr="00A27D77">
        <w:rPr>
          <w:b/>
          <w:u w:val="single"/>
        </w:rPr>
        <w:t>C</w:t>
      </w:r>
      <w:r w:rsidR="00985018" w:rsidRPr="00A27D77">
        <w:rPr>
          <w:b/>
          <w:u w:val="single"/>
        </w:rPr>
        <w:t>zęść I</w:t>
      </w:r>
      <w:r w:rsidR="001B6888" w:rsidRPr="00A27D77">
        <w:rPr>
          <w:b/>
          <w:u w:val="single"/>
        </w:rPr>
        <w:t xml:space="preserve">. </w:t>
      </w:r>
      <w:r w:rsidR="00985018" w:rsidRPr="00A27D77">
        <w:rPr>
          <w:b/>
          <w:u w:val="single"/>
        </w:rPr>
        <w:t xml:space="preserve">Komisyjne opisanie stanu nieruchomości przed rozpoczęciem </w:t>
      </w:r>
      <w:r w:rsidR="001B6888" w:rsidRPr="00A27D77">
        <w:rPr>
          <w:b/>
          <w:u w:val="single"/>
        </w:rPr>
        <w:t>prac budowlanych</w:t>
      </w:r>
      <w:r w:rsidR="00117E65">
        <w:rPr>
          <w:b/>
          <w:u w:val="single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6C67A8" w14:paraId="413E1137" w14:textId="77777777" w:rsidTr="006C67A8">
        <w:tc>
          <w:tcPr>
            <w:tcW w:w="5381" w:type="dxa"/>
          </w:tcPr>
          <w:p w14:paraId="0D0A1B8A" w14:textId="0C92F2E4" w:rsidR="006C67A8" w:rsidRDefault="006C67A8" w:rsidP="006C67A8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  <w:bookmarkStart w:id="0" w:name="_Hlk65526033"/>
            <w:r>
              <w:rPr>
                <w:b/>
                <w:u w:val="single"/>
              </w:rPr>
              <w:lastRenderedPageBreak/>
              <w:t>Data sporządzenia:</w:t>
            </w:r>
          </w:p>
        </w:tc>
        <w:tc>
          <w:tcPr>
            <w:tcW w:w="5381" w:type="dxa"/>
          </w:tcPr>
          <w:p w14:paraId="57CF27FE" w14:textId="77777777" w:rsidR="006C67A8" w:rsidRDefault="006C67A8" w:rsidP="006C67A8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7C337A9E" w14:textId="77777777" w:rsidR="00E80131" w:rsidRDefault="00E80131" w:rsidP="007D04A3">
      <w:pPr>
        <w:tabs>
          <w:tab w:val="left" w:pos="1970"/>
        </w:tabs>
        <w:spacing w:line="360" w:lineRule="auto"/>
        <w:rPr>
          <w:b/>
          <w:u w:val="single"/>
        </w:rPr>
      </w:pPr>
      <w:bookmarkStart w:id="1" w:name="_Hlk65158138"/>
      <w:bookmarkEnd w:id="0"/>
    </w:p>
    <w:p w14:paraId="7793DE1D" w14:textId="6832B415" w:rsidR="007D04A3" w:rsidRPr="00A27D77" w:rsidRDefault="007D04A3" w:rsidP="007D04A3">
      <w:pPr>
        <w:tabs>
          <w:tab w:val="left" w:pos="1970"/>
        </w:tabs>
        <w:spacing w:line="360" w:lineRule="auto"/>
        <w:rPr>
          <w:b/>
          <w:u w:val="single"/>
        </w:rPr>
      </w:pPr>
      <w:r w:rsidRPr="00A27D77">
        <w:rPr>
          <w:b/>
          <w:u w:val="single"/>
        </w:rPr>
        <w:t>Zawiadomienie: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993AD4" w14:paraId="7CD01029" w14:textId="77777777" w:rsidTr="0052685C">
        <w:trPr>
          <w:trHeight w:val="567"/>
        </w:trPr>
        <w:tc>
          <w:tcPr>
            <w:tcW w:w="5381" w:type="dxa"/>
          </w:tcPr>
          <w:p w14:paraId="56DECBB2" w14:textId="6E832AAA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  <w:r w:rsidRPr="00993AD4">
              <w:t>Numer zawiadomienia o rozpoczęciu robót</w:t>
            </w:r>
            <w:r>
              <w:t>:</w:t>
            </w:r>
          </w:p>
        </w:tc>
        <w:tc>
          <w:tcPr>
            <w:tcW w:w="5381" w:type="dxa"/>
          </w:tcPr>
          <w:p w14:paraId="3C3949C6" w14:textId="77777777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</w:p>
        </w:tc>
      </w:tr>
      <w:tr w:rsidR="00993AD4" w14:paraId="5882A7CA" w14:textId="77777777" w:rsidTr="0052685C">
        <w:trPr>
          <w:trHeight w:val="567"/>
        </w:trPr>
        <w:tc>
          <w:tcPr>
            <w:tcW w:w="5381" w:type="dxa"/>
          </w:tcPr>
          <w:p w14:paraId="4002927F" w14:textId="1CBE3989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  <w:r w:rsidRPr="00993AD4">
              <w:t>Termin dostarczenia zawiadomienia</w:t>
            </w:r>
            <w:r>
              <w:t>:</w:t>
            </w:r>
            <w:r w:rsidRPr="00993AD4">
              <w:t xml:space="preserve"> </w:t>
            </w:r>
          </w:p>
          <w:p w14:paraId="5508EFED" w14:textId="2F639703" w:rsidR="00993AD4" w:rsidRPr="00993AD4" w:rsidRDefault="00993AD4" w:rsidP="007D04A3">
            <w:pPr>
              <w:tabs>
                <w:tab w:val="right" w:leader="dot" w:pos="10772"/>
              </w:tabs>
              <w:spacing w:line="360" w:lineRule="auto"/>
              <w:rPr>
                <w:sz w:val="14"/>
                <w:szCs w:val="14"/>
              </w:rPr>
            </w:pPr>
            <w:r w:rsidRPr="00993AD4">
              <w:rPr>
                <w:sz w:val="14"/>
                <w:szCs w:val="14"/>
              </w:rPr>
              <w:t>(wg pocztowego potwierdzenia odbioru lub osobiście)</w:t>
            </w:r>
          </w:p>
        </w:tc>
        <w:tc>
          <w:tcPr>
            <w:tcW w:w="5381" w:type="dxa"/>
          </w:tcPr>
          <w:p w14:paraId="52E93AD4" w14:textId="77777777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</w:p>
        </w:tc>
      </w:tr>
      <w:tr w:rsidR="00993AD4" w14:paraId="2454DF58" w14:textId="77777777" w:rsidTr="0052685C">
        <w:trPr>
          <w:trHeight w:val="567"/>
        </w:trPr>
        <w:tc>
          <w:tcPr>
            <w:tcW w:w="5381" w:type="dxa"/>
          </w:tcPr>
          <w:p w14:paraId="276BC2E1" w14:textId="3908AC13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  <w:r w:rsidRPr="00993AD4">
              <w:t>Termin rozpoczęcia robót</w:t>
            </w:r>
            <w:r>
              <w:t>:</w:t>
            </w:r>
          </w:p>
        </w:tc>
        <w:tc>
          <w:tcPr>
            <w:tcW w:w="5381" w:type="dxa"/>
          </w:tcPr>
          <w:p w14:paraId="6C200B0D" w14:textId="77777777" w:rsidR="00993AD4" w:rsidRDefault="00993AD4" w:rsidP="007D04A3">
            <w:pPr>
              <w:tabs>
                <w:tab w:val="right" w:leader="dot" w:pos="10772"/>
              </w:tabs>
              <w:spacing w:line="360" w:lineRule="auto"/>
            </w:pPr>
          </w:p>
        </w:tc>
      </w:tr>
    </w:tbl>
    <w:p w14:paraId="5B0A68AD" w14:textId="77777777" w:rsidR="00993AD4" w:rsidRDefault="00993AD4" w:rsidP="007D04A3">
      <w:pPr>
        <w:tabs>
          <w:tab w:val="right" w:leader="dot" w:pos="10772"/>
        </w:tabs>
        <w:spacing w:line="360" w:lineRule="auto"/>
      </w:pPr>
    </w:p>
    <w:p w14:paraId="57587840" w14:textId="65A79F31" w:rsidR="007D04A3" w:rsidRDefault="00DC5130" w:rsidP="00E80131">
      <w:pPr>
        <w:tabs>
          <w:tab w:val="left" w:pos="1970"/>
        </w:tabs>
        <w:rPr>
          <w:b/>
          <w:u w:val="single"/>
        </w:rPr>
      </w:pPr>
      <w:bookmarkStart w:id="2" w:name="_Hlk65158593"/>
      <w:bookmarkEnd w:id="1"/>
      <w:r>
        <w:rPr>
          <w:b/>
          <w:u w:val="single"/>
        </w:rPr>
        <w:t>Stan własnościowy</w:t>
      </w:r>
      <w:r w:rsidR="00A27D77" w:rsidRPr="00A27D77">
        <w:rPr>
          <w:b/>
          <w:u w:val="single"/>
        </w:rPr>
        <w:t>:</w:t>
      </w:r>
    </w:p>
    <w:p w14:paraId="1FFFD411" w14:textId="77777777" w:rsidR="00E80131" w:rsidRPr="00A27D77" w:rsidRDefault="00E80131" w:rsidP="00E80131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A27D77" w:rsidRPr="00A27D77" w14:paraId="2CEAAA22" w14:textId="77777777" w:rsidTr="00AE1C5C">
        <w:tc>
          <w:tcPr>
            <w:tcW w:w="2263" w:type="dxa"/>
          </w:tcPr>
          <w:p w14:paraId="2FF57AF2" w14:textId="329D07AF" w:rsidR="00A27D77" w:rsidRPr="00A27D77" w:rsidRDefault="00A27D77" w:rsidP="00A27D7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Imię i Nazwisko:</w:t>
            </w:r>
          </w:p>
        </w:tc>
        <w:tc>
          <w:tcPr>
            <w:tcW w:w="8499" w:type="dxa"/>
          </w:tcPr>
          <w:p w14:paraId="777A6110" w14:textId="77777777" w:rsidR="00A27D77" w:rsidRPr="00A27D77" w:rsidRDefault="00A27D77" w:rsidP="00A27D7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A27D77" w:rsidRPr="00A27D77" w14:paraId="284821B9" w14:textId="77777777" w:rsidTr="00AE1C5C">
        <w:trPr>
          <w:trHeight w:val="113"/>
        </w:trPr>
        <w:tc>
          <w:tcPr>
            <w:tcW w:w="2263" w:type="dxa"/>
          </w:tcPr>
          <w:p w14:paraId="418DB5FD" w14:textId="08AB670D" w:rsidR="00A27D77" w:rsidRPr="00A27D77" w:rsidRDefault="00A27D77" w:rsidP="00A27D7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Adres:</w:t>
            </w:r>
          </w:p>
        </w:tc>
        <w:tc>
          <w:tcPr>
            <w:tcW w:w="8499" w:type="dxa"/>
          </w:tcPr>
          <w:p w14:paraId="748B8A5E" w14:textId="77777777" w:rsidR="00A27D77" w:rsidRPr="00A27D77" w:rsidRDefault="00A27D77" w:rsidP="00A27D7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A27D77" w:rsidRPr="00A27D77" w14:paraId="400A7203" w14:textId="77777777" w:rsidTr="00AE1C5C">
        <w:tc>
          <w:tcPr>
            <w:tcW w:w="2263" w:type="dxa"/>
          </w:tcPr>
          <w:p w14:paraId="72428D7F" w14:textId="5F2E6150" w:rsidR="00A27D77" w:rsidRPr="00A27D77" w:rsidRDefault="00A27D77" w:rsidP="00A27D7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Telefon kontaktowy:</w:t>
            </w:r>
          </w:p>
        </w:tc>
        <w:tc>
          <w:tcPr>
            <w:tcW w:w="8499" w:type="dxa"/>
          </w:tcPr>
          <w:p w14:paraId="7E3B326D" w14:textId="77777777" w:rsidR="00A27D77" w:rsidRPr="00A27D77" w:rsidRDefault="00A27D77" w:rsidP="00A27D7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bookmarkEnd w:id="2"/>
    </w:tbl>
    <w:p w14:paraId="0C9DA4E9" w14:textId="6E495302" w:rsidR="00A27D77" w:rsidRDefault="00A27D77" w:rsidP="00E80131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F74283" w:rsidRPr="00F74283" w14:paraId="3E53933E" w14:textId="77777777" w:rsidTr="00AE1C5C">
        <w:tc>
          <w:tcPr>
            <w:tcW w:w="2263" w:type="dxa"/>
          </w:tcPr>
          <w:p w14:paraId="53913F2F" w14:textId="77777777" w:rsidR="00F74283" w:rsidRPr="00F74283" w:rsidRDefault="00F74283" w:rsidP="00F74283">
            <w:pPr>
              <w:tabs>
                <w:tab w:val="left" w:pos="1970"/>
              </w:tabs>
              <w:spacing w:line="480" w:lineRule="auto"/>
            </w:pPr>
            <w:bookmarkStart w:id="3" w:name="_Hlk65522517"/>
            <w:r w:rsidRPr="00F74283">
              <w:t>Imię i Nazwisko:</w:t>
            </w:r>
          </w:p>
        </w:tc>
        <w:tc>
          <w:tcPr>
            <w:tcW w:w="8499" w:type="dxa"/>
          </w:tcPr>
          <w:p w14:paraId="0631C4B2" w14:textId="77777777" w:rsidR="00F74283" w:rsidRPr="00F74283" w:rsidRDefault="00F74283" w:rsidP="00F7428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F74283" w:rsidRPr="00F74283" w14:paraId="7BA37DDE" w14:textId="77777777" w:rsidTr="00AE1C5C">
        <w:tc>
          <w:tcPr>
            <w:tcW w:w="2263" w:type="dxa"/>
          </w:tcPr>
          <w:p w14:paraId="27447C4E" w14:textId="77777777" w:rsidR="00F74283" w:rsidRPr="00F74283" w:rsidRDefault="00F74283" w:rsidP="00F74283">
            <w:pPr>
              <w:tabs>
                <w:tab w:val="left" w:pos="1970"/>
              </w:tabs>
              <w:spacing w:line="480" w:lineRule="auto"/>
            </w:pPr>
            <w:r w:rsidRPr="00F74283">
              <w:t>Adres:</w:t>
            </w:r>
          </w:p>
        </w:tc>
        <w:tc>
          <w:tcPr>
            <w:tcW w:w="8499" w:type="dxa"/>
          </w:tcPr>
          <w:p w14:paraId="09617A75" w14:textId="77777777" w:rsidR="00F74283" w:rsidRPr="00F74283" w:rsidRDefault="00F74283" w:rsidP="00F7428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F74283" w:rsidRPr="00F74283" w14:paraId="0C179DC8" w14:textId="77777777" w:rsidTr="00AE1C5C">
        <w:tc>
          <w:tcPr>
            <w:tcW w:w="2263" w:type="dxa"/>
          </w:tcPr>
          <w:p w14:paraId="4A20A3A9" w14:textId="77777777" w:rsidR="00F74283" w:rsidRPr="00F74283" w:rsidRDefault="00F74283" w:rsidP="00F74283">
            <w:pPr>
              <w:tabs>
                <w:tab w:val="left" w:pos="1970"/>
              </w:tabs>
              <w:spacing w:line="480" w:lineRule="auto"/>
            </w:pPr>
            <w:r w:rsidRPr="00F74283">
              <w:t>Telefon kontaktowy:</w:t>
            </w:r>
          </w:p>
        </w:tc>
        <w:tc>
          <w:tcPr>
            <w:tcW w:w="8499" w:type="dxa"/>
          </w:tcPr>
          <w:p w14:paraId="61336787" w14:textId="77777777" w:rsidR="00F74283" w:rsidRPr="00F74283" w:rsidRDefault="00F74283" w:rsidP="00F7428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bookmarkEnd w:id="3"/>
    </w:tbl>
    <w:p w14:paraId="0E026805" w14:textId="6C8A90C4" w:rsidR="00F74283" w:rsidRDefault="00F74283" w:rsidP="00E80131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936769" w:rsidRPr="00F74283" w14:paraId="5D3067F8" w14:textId="77777777" w:rsidTr="00AE1C5C">
        <w:tc>
          <w:tcPr>
            <w:tcW w:w="2263" w:type="dxa"/>
          </w:tcPr>
          <w:p w14:paraId="277DB54B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</w:pPr>
            <w:r w:rsidRPr="00F74283">
              <w:t>Imię i Nazwisko:</w:t>
            </w:r>
          </w:p>
        </w:tc>
        <w:tc>
          <w:tcPr>
            <w:tcW w:w="8499" w:type="dxa"/>
          </w:tcPr>
          <w:p w14:paraId="1CA0BAF1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936769" w:rsidRPr="00F74283" w14:paraId="41EE501F" w14:textId="77777777" w:rsidTr="00AE1C5C">
        <w:tc>
          <w:tcPr>
            <w:tcW w:w="2263" w:type="dxa"/>
          </w:tcPr>
          <w:p w14:paraId="25118CAE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</w:pPr>
            <w:r w:rsidRPr="00F74283">
              <w:t>Adres:</w:t>
            </w:r>
          </w:p>
        </w:tc>
        <w:tc>
          <w:tcPr>
            <w:tcW w:w="8499" w:type="dxa"/>
          </w:tcPr>
          <w:p w14:paraId="2D4EC528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936769" w:rsidRPr="00F74283" w14:paraId="57FEEE1F" w14:textId="77777777" w:rsidTr="00AE1C5C">
        <w:tc>
          <w:tcPr>
            <w:tcW w:w="2263" w:type="dxa"/>
          </w:tcPr>
          <w:p w14:paraId="6E847EC4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</w:pPr>
            <w:r w:rsidRPr="00F74283">
              <w:t>Telefon kontaktowy:</w:t>
            </w:r>
          </w:p>
        </w:tc>
        <w:tc>
          <w:tcPr>
            <w:tcW w:w="8499" w:type="dxa"/>
          </w:tcPr>
          <w:p w14:paraId="6C00064F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1AE09436" w14:textId="3F0D8D3A" w:rsidR="00936769" w:rsidRDefault="00936769" w:rsidP="00E80131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936769" w:rsidRPr="00F74283" w14:paraId="78E36A7B" w14:textId="77777777" w:rsidTr="00AE1C5C">
        <w:tc>
          <w:tcPr>
            <w:tcW w:w="2263" w:type="dxa"/>
          </w:tcPr>
          <w:p w14:paraId="4DC78A23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</w:pPr>
            <w:r w:rsidRPr="00F74283">
              <w:t>Imię i Nazwisko:</w:t>
            </w:r>
          </w:p>
        </w:tc>
        <w:tc>
          <w:tcPr>
            <w:tcW w:w="8499" w:type="dxa"/>
          </w:tcPr>
          <w:p w14:paraId="7B0B3B00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936769" w:rsidRPr="00F74283" w14:paraId="29962AB7" w14:textId="77777777" w:rsidTr="00AE1C5C">
        <w:tc>
          <w:tcPr>
            <w:tcW w:w="2263" w:type="dxa"/>
          </w:tcPr>
          <w:p w14:paraId="4778D7B6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</w:pPr>
            <w:r w:rsidRPr="00F74283">
              <w:t>Adres:</w:t>
            </w:r>
          </w:p>
        </w:tc>
        <w:tc>
          <w:tcPr>
            <w:tcW w:w="8499" w:type="dxa"/>
          </w:tcPr>
          <w:p w14:paraId="01F831AB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936769" w:rsidRPr="00F74283" w14:paraId="3A5F2A43" w14:textId="77777777" w:rsidTr="00AE1C5C">
        <w:tc>
          <w:tcPr>
            <w:tcW w:w="2263" w:type="dxa"/>
          </w:tcPr>
          <w:p w14:paraId="00F16DCD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</w:pPr>
            <w:r w:rsidRPr="00F74283">
              <w:t>Telefon kontaktowy:</w:t>
            </w:r>
          </w:p>
        </w:tc>
        <w:tc>
          <w:tcPr>
            <w:tcW w:w="8499" w:type="dxa"/>
          </w:tcPr>
          <w:p w14:paraId="490E083F" w14:textId="77777777" w:rsidR="00936769" w:rsidRPr="00F74283" w:rsidRDefault="00936769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74C3D73A" w14:textId="77777777" w:rsidR="00936769" w:rsidRDefault="00936769" w:rsidP="009A3161">
      <w:pPr>
        <w:tabs>
          <w:tab w:val="left" w:pos="1970"/>
        </w:tabs>
        <w:spacing w:line="480" w:lineRule="auto"/>
        <w:rPr>
          <w:b/>
          <w:u w:val="single"/>
        </w:rPr>
      </w:pPr>
    </w:p>
    <w:p w14:paraId="54D7A11B" w14:textId="332E731A" w:rsidR="00936769" w:rsidRDefault="00C318B2" w:rsidP="009A3161">
      <w:pPr>
        <w:tabs>
          <w:tab w:val="left" w:pos="1970"/>
        </w:tabs>
        <w:spacing w:line="480" w:lineRule="auto"/>
        <w:rPr>
          <w:bCs/>
        </w:rPr>
      </w:pPr>
      <w:bookmarkStart w:id="4" w:name="_Hlk65658829"/>
      <w:r>
        <w:rPr>
          <w:bCs/>
        </w:rPr>
        <w:t>Właściciela u</w:t>
      </w:r>
      <w:r w:rsidR="00DC5038" w:rsidRPr="00DC5038">
        <w:rPr>
          <w:bCs/>
        </w:rPr>
        <w:t xml:space="preserve">stalono na </w:t>
      </w:r>
      <w:r w:rsidR="00DC5038">
        <w:rPr>
          <w:bCs/>
        </w:rPr>
        <w:t xml:space="preserve">podstawie Wypisu z </w:t>
      </w:r>
      <w:r>
        <w:rPr>
          <w:bCs/>
        </w:rPr>
        <w:t xml:space="preserve">Księgi Wieczystej </w:t>
      </w:r>
      <w:r w:rsidR="00DC5038">
        <w:rPr>
          <w:bCs/>
        </w:rPr>
        <w:t>/</w:t>
      </w:r>
      <w:r>
        <w:rPr>
          <w:bCs/>
        </w:rPr>
        <w:t xml:space="preserve"> Wypisu z</w:t>
      </w:r>
      <w:r w:rsidR="00DC5038">
        <w:rPr>
          <w:bCs/>
        </w:rPr>
        <w:t xml:space="preserve"> </w:t>
      </w:r>
      <w:r>
        <w:rPr>
          <w:bCs/>
        </w:rPr>
        <w:t xml:space="preserve">Rejestru Gruntów </w:t>
      </w:r>
      <w:r w:rsidR="00DC5038">
        <w:rPr>
          <w:bCs/>
        </w:rPr>
        <w:t>*</w:t>
      </w:r>
    </w:p>
    <w:p w14:paraId="47392FDD" w14:textId="33FAEC95" w:rsidR="00DC5038" w:rsidRDefault="00F96F89" w:rsidP="009A3161">
      <w:pPr>
        <w:tabs>
          <w:tab w:val="left" w:pos="1970"/>
        </w:tabs>
        <w:spacing w:line="480" w:lineRule="auto"/>
        <w:rPr>
          <w:bCs/>
        </w:rPr>
      </w:pPr>
      <w:r w:rsidRPr="00DC5130">
        <w:rPr>
          <w:bCs/>
        </w:rPr>
        <w:t>Występujące r</w:t>
      </w:r>
      <w:r w:rsidR="00DC5038" w:rsidRPr="00DC5130">
        <w:rPr>
          <w:bCs/>
        </w:rPr>
        <w:t>ozbieżności pomiędzy stanem ujawnionym w Księdze Wieczystej, a wypisem z Rejestru Gruntów</w:t>
      </w:r>
      <w:r w:rsidRPr="00DC5130">
        <w:rPr>
          <w:bCs/>
        </w:rPr>
        <w:t>:</w:t>
      </w:r>
    </w:p>
    <w:p w14:paraId="33E0B073" w14:textId="77777777" w:rsidR="00C318B2" w:rsidRDefault="00F96F89" w:rsidP="00F96F89">
      <w:pPr>
        <w:tabs>
          <w:tab w:val="left" w:pos="1970"/>
        </w:tabs>
        <w:spacing w:line="480" w:lineRule="auto"/>
        <w:rPr>
          <w:bCs/>
        </w:rPr>
      </w:pPr>
      <w:r w:rsidRPr="00F96F89">
        <w:rPr>
          <w:bCs/>
        </w:rPr>
        <w:t>………………………………………………………………………………………………………………………………………….</w:t>
      </w:r>
    </w:p>
    <w:p w14:paraId="660D6413" w14:textId="45854B59" w:rsidR="00F96F89" w:rsidRPr="00F96F89" w:rsidRDefault="00C318B2" w:rsidP="00F96F89">
      <w:pPr>
        <w:tabs>
          <w:tab w:val="left" w:pos="1970"/>
        </w:tabs>
        <w:spacing w:line="480" w:lineRule="auto"/>
        <w:rPr>
          <w:bCs/>
        </w:rPr>
      </w:pPr>
      <w:r>
        <w:rPr>
          <w:bCs/>
        </w:rPr>
        <w:t xml:space="preserve">Dodatkowe informacje pozyskane podczas opisu w terenie nieuwidocznione w Księdze Wieczystej i Katastrze: </w:t>
      </w:r>
      <w:r w:rsidR="00F96F89" w:rsidRPr="00F96F89">
        <w:rPr>
          <w:bCs/>
        </w:rPr>
        <w:tab/>
      </w:r>
    </w:p>
    <w:p w14:paraId="7D13F0E3" w14:textId="2AC516DA" w:rsidR="00E80131" w:rsidRDefault="00F96F89" w:rsidP="00F96F89">
      <w:pPr>
        <w:tabs>
          <w:tab w:val="left" w:pos="1970"/>
        </w:tabs>
        <w:spacing w:line="480" w:lineRule="auto"/>
        <w:rPr>
          <w:bCs/>
        </w:rPr>
      </w:pPr>
      <w:r w:rsidRPr="00F96F89">
        <w:rPr>
          <w:bCs/>
        </w:rPr>
        <w:t>………………………………………………………………………………………………………………………………………….</w:t>
      </w:r>
    </w:p>
    <w:bookmarkEnd w:id="4"/>
    <w:p w14:paraId="7103C8CD" w14:textId="393B5836" w:rsidR="00E80131" w:rsidRDefault="00E80131" w:rsidP="009A3161">
      <w:pPr>
        <w:tabs>
          <w:tab w:val="left" w:pos="1970"/>
        </w:tabs>
        <w:spacing w:line="480" w:lineRule="auto"/>
        <w:rPr>
          <w:bCs/>
        </w:rPr>
      </w:pPr>
    </w:p>
    <w:p w14:paraId="52B5F6DE" w14:textId="671AFC7C" w:rsidR="00985018" w:rsidRPr="00A27D77" w:rsidRDefault="00985018" w:rsidP="009A3161">
      <w:pPr>
        <w:tabs>
          <w:tab w:val="left" w:pos="1970"/>
        </w:tabs>
        <w:spacing w:line="480" w:lineRule="auto"/>
        <w:rPr>
          <w:b/>
          <w:u w:val="single"/>
        </w:rPr>
      </w:pPr>
      <w:r w:rsidRPr="00A27D77">
        <w:rPr>
          <w:b/>
          <w:u w:val="single"/>
        </w:rPr>
        <w:t>Skład Komisji:</w:t>
      </w:r>
    </w:p>
    <w:p w14:paraId="346A53C0" w14:textId="77777777" w:rsidR="00D26D1C" w:rsidRPr="00A27D77" w:rsidRDefault="00D26D1C" w:rsidP="00D26D1C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bookmarkStart w:id="5" w:name="_Hlk65612640"/>
      <w:bookmarkStart w:id="6" w:name="_Hlk65612783"/>
      <w:r>
        <w:lastRenderedPageBreak/>
        <w:t>Przedstawiciel Wykonawcy Robót Budowlanych…………………………………………………………………………….</w:t>
      </w:r>
    </w:p>
    <w:p w14:paraId="3938DBF7" w14:textId="77777777" w:rsidR="00D26D1C" w:rsidRPr="00A27D77" w:rsidRDefault="00D26D1C" w:rsidP="00D26D1C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r w:rsidRPr="00A27D77">
        <w:t>Rzeczoznawca majątkowy</w:t>
      </w:r>
      <w:r w:rsidRPr="00A27D77">
        <w:tab/>
      </w:r>
    </w:p>
    <w:p w14:paraId="04C98162" w14:textId="11DDFD98" w:rsidR="00985018" w:rsidRPr="00A27D77" w:rsidRDefault="005779D1" w:rsidP="009A3161">
      <w:pPr>
        <w:pStyle w:val="Akapitzlist"/>
        <w:numPr>
          <w:ilvl w:val="0"/>
          <w:numId w:val="3"/>
        </w:numPr>
        <w:tabs>
          <w:tab w:val="left" w:pos="8259"/>
          <w:tab w:val="right" w:leader="dot" w:pos="10772"/>
        </w:tabs>
        <w:spacing w:line="480" w:lineRule="auto"/>
        <w:ind w:left="284" w:hanging="284"/>
      </w:pPr>
      <w:r w:rsidRPr="00A27D77">
        <w:t>Geodeta……………………………………………………………………………………………………………….....................</w:t>
      </w:r>
    </w:p>
    <w:p w14:paraId="2BBB8301" w14:textId="11516C13" w:rsidR="00F91A38" w:rsidRDefault="00F91A38" w:rsidP="009A3161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r w:rsidRPr="00A27D77">
        <w:t>Przedstawiciel Nadzoru Inwestorskiego………………………………………………………………………………………...</w:t>
      </w:r>
    </w:p>
    <w:p w14:paraId="147DF841" w14:textId="0827244D" w:rsidR="001440DB" w:rsidRPr="00A27D77" w:rsidRDefault="001440DB" w:rsidP="009A3161">
      <w:pPr>
        <w:pStyle w:val="Akapitzlist"/>
        <w:numPr>
          <w:ilvl w:val="0"/>
          <w:numId w:val="3"/>
        </w:numPr>
        <w:tabs>
          <w:tab w:val="left" w:leader="dot" w:pos="7938"/>
        </w:tabs>
        <w:spacing w:line="480" w:lineRule="auto"/>
        <w:ind w:left="284" w:hanging="284"/>
      </w:pPr>
      <w:r w:rsidRPr="00A27D77">
        <w:t>Właściciel</w:t>
      </w:r>
      <w:r w:rsidR="000D3F88">
        <w:t>/Pełnomocnik*</w:t>
      </w:r>
      <w:r w:rsidRPr="00A27D77">
        <w:tab/>
      </w:r>
      <w:proofErr w:type="spellStart"/>
      <w:r w:rsidR="001F612D" w:rsidRPr="00A27D77">
        <w:t>dow</w:t>
      </w:r>
      <w:proofErr w:type="spellEnd"/>
      <w:r w:rsidR="001F612D" w:rsidRPr="00A27D77">
        <w:t xml:space="preserve">. </w:t>
      </w:r>
      <w:proofErr w:type="spellStart"/>
      <w:r w:rsidR="001F612D" w:rsidRPr="00A27D77">
        <w:t>osob</w:t>
      </w:r>
      <w:proofErr w:type="spellEnd"/>
      <w:r w:rsidR="0067144C" w:rsidRPr="00A27D77">
        <w:t>…………………</w:t>
      </w:r>
      <w:r w:rsidR="001B6888" w:rsidRPr="00A27D77">
        <w:t>..</w:t>
      </w:r>
      <w:r w:rsidR="0067144C" w:rsidRPr="00A27D77">
        <w:t>….</w:t>
      </w:r>
      <w:r w:rsidR="001F612D" w:rsidRPr="00A27D77">
        <w:t xml:space="preserve"> </w:t>
      </w:r>
    </w:p>
    <w:p w14:paraId="457F7BB1" w14:textId="28DB117B" w:rsidR="0067144C" w:rsidRPr="00A27D77" w:rsidRDefault="0067144C" w:rsidP="009A3161">
      <w:pPr>
        <w:pStyle w:val="Akapitzlist"/>
        <w:numPr>
          <w:ilvl w:val="0"/>
          <w:numId w:val="3"/>
        </w:numPr>
        <w:tabs>
          <w:tab w:val="left" w:leader="dot" w:pos="7938"/>
        </w:tabs>
        <w:spacing w:line="480" w:lineRule="auto"/>
        <w:ind w:left="284" w:hanging="284"/>
      </w:pPr>
      <w:r w:rsidRPr="00A27D77">
        <w:t>Właściciel</w:t>
      </w:r>
      <w:r w:rsidR="000D3F88">
        <w:t>/Pełnomocnik*</w:t>
      </w:r>
      <w:r w:rsidRPr="00A27D77">
        <w:tab/>
      </w:r>
      <w:proofErr w:type="spellStart"/>
      <w:r w:rsidRPr="00A27D77">
        <w:t>dow</w:t>
      </w:r>
      <w:proofErr w:type="spellEnd"/>
      <w:r w:rsidRPr="00A27D77">
        <w:t xml:space="preserve">. </w:t>
      </w:r>
      <w:proofErr w:type="spellStart"/>
      <w:r w:rsidRPr="00A27D77">
        <w:t>osob</w:t>
      </w:r>
      <w:proofErr w:type="spellEnd"/>
      <w:r w:rsidRPr="00A27D77">
        <w:t>………………</w:t>
      </w:r>
      <w:r w:rsidR="001B6888" w:rsidRPr="00A27D77">
        <w:t>..</w:t>
      </w:r>
      <w:r w:rsidRPr="00A27D77">
        <w:t xml:space="preserve">……. </w:t>
      </w:r>
    </w:p>
    <w:p w14:paraId="31D94C5B" w14:textId="77777777" w:rsidR="00936769" w:rsidRDefault="001440DB" w:rsidP="00936769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bookmarkStart w:id="7" w:name="_Hlk65522731"/>
      <w:bookmarkEnd w:id="5"/>
      <w:r w:rsidRPr="00A27D77">
        <w:tab/>
      </w:r>
      <w:bookmarkEnd w:id="7"/>
    </w:p>
    <w:p w14:paraId="263CC93F" w14:textId="77777777" w:rsidR="00936769" w:rsidRDefault="00936769" w:rsidP="00936769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r w:rsidRPr="00936769">
        <w:t>.</w:t>
      </w:r>
      <w:r w:rsidRPr="00936769">
        <w:tab/>
      </w:r>
    </w:p>
    <w:p w14:paraId="54BFB05C" w14:textId="78531440" w:rsidR="00936769" w:rsidRPr="00A27D77" w:rsidRDefault="00936769" w:rsidP="00936769">
      <w:pPr>
        <w:pStyle w:val="Akapitzlist"/>
        <w:numPr>
          <w:ilvl w:val="0"/>
          <w:numId w:val="3"/>
        </w:numPr>
        <w:tabs>
          <w:tab w:val="right" w:leader="dot" w:pos="10772"/>
        </w:tabs>
        <w:spacing w:line="480" w:lineRule="auto"/>
        <w:ind w:left="284" w:hanging="284"/>
      </w:pPr>
      <w:r w:rsidRPr="00936769">
        <w:tab/>
      </w:r>
    </w:p>
    <w:bookmarkEnd w:id="6"/>
    <w:p w14:paraId="1530C25C" w14:textId="1B8DF893" w:rsidR="001F612D" w:rsidRPr="00BA22B2" w:rsidRDefault="00BA22B2" w:rsidP="009A3161">
      <w:pPr>
        <w:tabs>
          <w:tab w:val="right" w:leader="dot" w:pos="10772"/>
        </w:tabs>
        <w:spacing w:line="480" w:lineRule="auto"/>
        <w:jc w:val="both"/>
        <w:rPr>
          <w:b/>
          <w:bCs/>
          <w:u w:val="single"/>
        </w:rPr>
      </w:pPr>
      <w:r w:rsidRPr="00BA22B2">
        <w:rPr>
          <w:b/>
          <w:bCs/>
          <w:u w:val="single"/>
        </w:rPr>
        <w:t xml:space="preserve">Opis zagospodarowania nieruchomości w </w:t>
      </w:r>
      <w:r w:rsidR="00F218A3" w:rsidRPr="00BA22B2">
        <w:rPr>
          <w:b/>
          <w:bCs/>
          <w:u w:val="single"/>
        </w:rPr>
        <w:t xml:space="preserve">części nieruchomości stanowiącej pas montażowy </w:t>
      </w:r>
      <w:r w:rsidR="00756567" w:rsidRPr="00BA22B2">
        <w:rPr>
          <w:b/>
          <w:bCs/>
          <w:u w:val="single"/>
        </w:rPr>
        <w:t>gazociągu</w:t>
      </w:r>
      <w:r w:rsidRPr="00BA22B2">
        <w:rPr>
          <w:b/>
          <w:bCs/>
          <w:u w:val="single"/>
        </w:rPr>
        <w:t>:</w:t>
      </w:r>
    </w:p>
    <w:p w14:paraId="39B64094" w14:textId="727D3E1E" w:rsidR="00536955" w:rsidRDefault="00536955" w:rsidP="009A3161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</w:pPr>
      <w:r>
        <w:t xml:space="preserve">Sposób </w:t>
      </w:r>
      <w:r w:rsidRPr="00DC5130">
        <w:t>korzystania z nieruchomości</w:t>
      </w:r>
      <w:r w:rsidR="00E80131" w:rsidRPr="00DC5130">
        <w:t>:</w:t>
      </w:r>
      <w:r>
        <w:t xml:space="preserve"> </w:t>
      </w:r>
      <w:r w:rsidR="00E80131" w:rsidRPr="00A27D77">
        <w:tab/>
      </w:r>
    </w:p>
    <w:p w14:paraId="16598B10" w14:textId="24C52201" w:rsidR="001440DB" w:rsidRPr="00A27D77" w:rsidRDefault="00514571" w:rsidP="009A3161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</w:pPr>
      <w:r w:rsidRPr="00A27D77">
        <w:t>Prowadzone uprawy:</w:t>
      </w:r>
      <w:bookmarkStart w:id="8" w:name="_Hlk65527975"/>
      <w:r w:rsidRPr="00A27D77">
        <w:tab/>
      </w:r>
      <w:bookmarkEnd w:id="8"/>
    </w:p>
    <w:p w14:paraId="75FA92A0" w14:textId="5C32B9EA" w:rsidR="00514571" w:rsidRPr="00A27D77" w:rsidRDefault="00514571" w:rsidP="009A3161">
      <w:pPr>
        <w:tabs>
          <w:tab w:val="right" w:leader="dot" w:pos="10772"/>
        </w:tabs>
        <w:spacing w:line="480" w:lineRule="auto"/>
        <w:ind w:left="284"/>
      </w:pPr>
      <w:bookmarkStart w:id="9" w:name="_Hlk65612345"/>
      <w:r w:rsidRPr="00A27D77">
        <w:tab/>
      </w:r>
    </w:p>
    <w:p w14:paraId="211326E4" w14:textId="43632C96" w:rsidR="00514571" w:rsidRPr="00A27D77" w:rsidRDefault="00514571" w:rsidP="009A3161">
      <w:pPr>
        <w:tabs>
          <w:tab w:val="right" w:leader="dot" w:pos="10772"/>
        </w:tabs>
        <w:spacing w:line="480" w:lineRule="auto"/>
        <w:ind w:left="284"/>
      </w:pPr>
      <w:bookmarkStart w:id="10" w:name="_Hlk65176352"/>
      <w:r w:rsidRPr="00A27D77">
        <w:tab/>
      </w:r>
    </w:p>
    <w:p w14:paraId="5E751EC8" w14:textId="77777777" w:rsidR="00BA22B2" w:rsidRDefault="001A692B" w:rsidP="00BA22B2">
      <w:pPr>
        <w:tabs>
          <w:tab w:val="right" w:leader="dot" w:pos="10772"/>
        </w:tabs>
        <w:spacing w:line="480" w:lineRule="auto"/>
        <w:ind w:left="284"/>
      </w:pPr>
      <w:r w:rsidRPr="00A27D77">
        <w:t>………………………………………………………………………………………………………………………………………….</w:t>
      </w:r>
      <w:r w:rsidR="00BA22B2">
        <w:tab/>
      </w:r>
    </w:p>
    <w:p w14:paraId="4EB2586C" w14:textId="1222B5BD" w:rsidR="001A692B" w:rsidRDefault="00BA22B2" w:rsidP="00BA22B2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bookmarkEnd w:id="9"/>
    <w:p w14:paraId="4E588913" w14:textId="77777777" w:rsidR="00936769" w:rsidRDefault="00936769" w:rsidP="00936769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  <w:r>
        <w:tab/>
      </w:r>
    </w:p>
    <w:p w14:paraId="58A2CD21" w14:textId="47D588FA" w:rsidR="00936769" w:rsidRDefault="00936769" w:rsidP="00936769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p w14:paraId="39042E92" w14:textId="77777777" w:rsidR="00C14B2A" w:rsidRDefault="00C14B2A" w:rsidP="00C14B2A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  <w:r>
        <w:tab/>
      </w:r>
    </w:p>
    <w:p w14:paraId="65F4A7E0" w14:textId="707B7047" w:rsidR="00C14B2A" w:rsidRPr="00A27D77" w:rsidRDefault="00C14B2A" w:rsidP="00C14B2A">
      <w:pPr>
        <w:tabs>
          <w:tab w:val="right" w:leader="dot" w:pos="10772"/>
        </w:tabs>
        <w:spacing w:line="480" w:lineRule="auto"/>
        <w:ind w:left="284"/>
      </w:pPr>
      <w:r>
        <w:t>………………………………………………………………………………………………………………………………………….</w:t>
      </w:r>
    </w:p>
    <w:bookmarkEnd w:id="10"/>
    <w:p w14:paraId="5831DC70" w14:textId="5FED4BCF" w:rsidR="00514571" w:rsidRPr="00A27D77" w:rsidRDefault="00514571" w:rsidP="009A3161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</w:pPr>
      <w:r w:rsidRPr="00A27D77">
        <w:t xml:space="preserve">Zieleń – drzewa </w:t>
      </w:r>
      <w:r w:rsidR="00B301EB" w:rsidRPr="00A27D77">
        <w:t xml:space="preserve">i </w:t>
      </w:r>
      <w:r w:rsidRPr="00A27D77">
        <w:t>krzewy, w tym owocowe</w:t>
      </w:r>
      <w:r w:rsidR="00B301EB" w:rsidRPr="00A27D77">
        <w:t>, przewidziane do wycinki:</w:t>
      </w:r>
      <w:r w:rsidRPr="00A27D77">
        <w:t xml:space="preserve"> </w:t>
      </w:r>
      <w:r w:rsidR="00DC5038" w:rsidRPr="00DC5038">
        <w:t>TAK / NIE *</w:t>
      </w:r>
    </w:p>
    <w:p w14:paraId="65712776" w14:textId="0356EE56" w:rsidR="00756567" w:rsidRDefault="00514571" w:rsidP="00145C2A">
      <w:pPr>
        <w:tabs>
          <w:tab w:val="right" w:leader="dot" w:pos="10772"/>
        </w:tabs>
        <w:ind w:left="284"/>
        <w:jc w:val="both"/>
        <w:rPr>
          <w:sz w:val="14"/>
          <w:szCs w:val="14"/>
        </w:rPr>
      </w:pPr>
      <w:bookmarkStart w:id="11" w:name="_Hlk65348519"/>
      <w:r w:rsidRPr="00145C2A">
        <w:rPr>
          <w:sz w:val="14"/>
          <w:szCs w:val="14"/>
        </w:rPr>
        <w:t>Jeśli na działce występują drzewa i krzewy przewidziane do wycinki</w:t>
      </w:r>
      <w:r w:rsidR="00E87BF9" w:rsidRPr="00145C2A">
        <w:rPr>
          <w:sz w:val="14"/>
          <w:szCs w:val="14"/>
        </w:rPr>
        <w:t>,</w:t>
      </w:r>
      <w:r w:rsidRPr="00145C2A">
        <w:rPr>
          <w:sz w:val="14"/>
          <w:szCs w:val="14"/>
        </w:rPr>
        <w:t xml:space="preserve"> do niniejszego protokołu należy dołączyć</w:t>
      </w:r>
      <w:r w:rsidR="00565D34">
        <w:rPr>
          <w:sz w:val="14"/>
          <w:szCs w:val="14"/>
        </w:rPr>
        <w:t xml:space="preserve"> </w:t>
      </w:r>
      <w:r w:rsidR="00B301EB" w:rsidRPr="00145C2A">
        <w:rPr>
          <w:sz w:val="14"/>
          <w:szCs w:val="14"/>
        </w:rPr>
        <w:t xml:space="preserve"> inwentaryzacj</w:t>
      </w:r>
      <w:r w:rsidR="00565D34">
        <w:rPr>
          <w:sz w:val="14"/>
          <w:szCs w:val="14"/>
        </w:rPr>
        <w:t>ę</w:t>
      </w:r>
      <w:r w:rsidR="00B301EB" w:rsidRPr="00145C2A">
        <w:rPr>
          <w:sz w:val="14"/>
          <w:szCs w:val="14"/>
        </w:rPr>
        <w:t xml:space="preserve"> zieleni</w:t>
      </w:r>
      <w:r w:rsidR="00565D34">
        <w:rPr>
          <w:sz w:val="14"/>
          <w:szCs w:val="14"/>
        </w:rPr>
        <w:t xml:space="preserve"> znajdującej się na nieruchomości zawierającą m.in. nazwę (rodzaj), obwód (lub obwody), wysokość, wiek, szerokość korony drzew lub krzewów</w:t>
      </w:r>
      <w:r w:rsidR="00E87BF9" w:rsidRPr="00145C2A">
        <w:rPr>
          <w:sz w:val="14"/>
          <w:szCs w:val="14"/>
        </w:rPr>
        <w:t>.</w:t>
      </w:r>
    </w:p>
    <w:bookmarkEnd w:id="11"/>
    <w:p w14:paraId="51943961" w14:textId="77777777" w:rsidR="00145C2A" w:rsidRPr="00145C2A" w:rsidRDefault="00145C2A" w:rsidP="00145C2A">
      <w:pPr>
        <w:tabs>
          <w:tab w:val="right" w:leader="dot" w:pos="10772"/>
        </w:tabs>
        <w:ind w:left="284"/>
        <w:jc w:val="both"/>
        <w:rPr>
          <w:sz w:val="14"/>
          <w:szCs w:val="14"/>
        </w:rPr>
      </w:pPr>
    </w:p>
    <w:p w14:paraId="40EEBCD8" w14:textId="2793F8FC" w:rsidR="00514571" w:rsidRPr="00A27D77" w:rsidRDefault="00514571" w:rsidP="009A3161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</w:pPr>
      <w:r w:rsidRPr="00A27D77">
        <w:t>Inne elementy zagospodarowania działki:</w:t>
      </w:r>
      <w:r w:rsidRPr="00A27D77">
        <w:tab/>
      </w:r>
    </w:p>
    <w:p w14:paraId="69CB87C5" w14:textId="5367ECCD" w:rsidR="00514571" w:rsidRPr="00A27D77" w:rsidRDefault="00514571" w:rsidP="009A3161">
      <w:pPr>
        <w:tabs>
          <w:tab w:val="right" w:leader="dot" w:pos="10772"/>
        </w:tabs>
        <w:spacing w:line="480" w:lineRule="auto"/>
        <w:ind w:firstLine="284"/>
      </w:pPr>
      <w:bookmarkStart w:id="12" w:name="_Hlk65176397"/>
      <w:r w:rsidRPr="00A27D77">
        <w:tab/>
      </w:r>
    </w:p>
    <w:p w14:paraId="54F4640A" w14:textId="569A759E" w:rsidR="00514571" w:rsidRDefault="00514571" w:rsidP="009A3161">
      <w:pPr>
        <w:tabs>
          <w:tab w:val="right" w:leader="dot" w:pos="10772"/>
        </w:tabs>
        <w:spacing w:line="480" w:lineRule="auto"/>
        <w:ind w:firstLine="284"/>
      </w:pPr>
      <w:r w:rsidRPr="00A27D77">
        <w:tab/>
      </w:r>
    </w:p>
    <w:p w14:paraId="7B4BC6C9" w14:textId="77777777" w:rsidR="00BA22B2" w:rsidRDefault="00BA22B2" w:rsidP="00BA22B2">
      <w:pPr>
        <w:tabs>
          <w:tab w:val="right" w:leader="dot" w:pos="10772"/>
        </w:tabs>
        <w:spacing w:line="480" w:lineRule="auto"/>
        <w:ind w:firstLine="284"/>
      </w:pPr>
      <w:r>
        <w:tab/>
      </w:r>
    </w:p>
    <w:p w14:paraId="7E9F034A" w14:textId="00299EBD" w:rsidR="00BA22B2" w:rsidRDefault="00BA22B2" w:rsidP="00BA22B2">
      <w:pPr>
        <w:tabs>
          <w:tab w:val="right" w:leader="dot" w:pos="10772"/>
        </w:tabs>
        <w:spacing w:line="480" w:lineRule="auto"/>
        <w:ind w:firstLine="284"/>
      </w:pPr>
      <w:r>
        <w:tab/>
      </w:r>
    </w:p>
    <w:p w14:paraId="4C5BE39B" w14:textId="77777777" w:rsidR="00936769" w:rsidRDefault="00936769" w:rsidP="00936769">
      <w:pPr>
        <w:tabs>
          <w:tab w:val="right" w:leader="dot" w:pos="10772"/>
        </w:tabs>
        <w:spacing w:line="480" w:lineRule="auto"/>
        <w:ind w:firstLine="284"/>
      </w:pPr>
      <w:r>
        <w:tab/>
      </w:r>
    </w:p>
    <w:p w14:paraId="57BB78CC" w14:textId="3678C676" w:rsidR="00936769" w:rsidRDefault="00936769" w:rsidP="00936769">
      <w:pPr>
        <w:tabs>
          <w:tab w:val="right" w:leader="dot" w:pos="10772"/>
        </w:tabs>
        <w:spacing w:line="480" w:lineRule="auto"/>
        <w:ind w:firstLine="284"/>
      </w:pPr>
      <w:r>
        <w:tab/>
      </w:r>
    </w:p>
    <w:p w14:paraId="2E554E8D" w14:textId="77777777" w:rsidR="00C14B2A" w:rsidRDefault="00C14B2A" w:rsidP="00C14B2A">
      <w:pPr>
        <w:tabs>
          <w:tab w:val="right" w:leader="dot" w:pos="10772"/>
        </w:tabs>
        <w:spacing w:line="480" w:lineRule="auto"/>
        <w:ind w:firstLine="284"/>
      </w:pPr>
      <w:r>
        <w:lastRenderedPageBreak/>
        <w:t>………………………………………………………………………………………………………………………………………….</w:t>
      </w:r>
      <w:r>
        <w:tab/>
      </w:r>
    </w:p>
    <w:p w14:paraId="52627342" w14:textId="19B35389" w:rsidR="00936769" w:rsidRDefault="00C14B2A" w:rsidP="00C14B2A">
      <w:pPr>
        <w:tabs>
          <w:tab w:val="right" w:leader="dot" w:pos="10772"/>
        </w:tabs>
        <w:spacing w:line="480" w:lineRule="auto"/>
        <w:ind w:firstLine="284"/>
      </w:pPr>
      <w:r>
        <w:t>………………………………………………………………………………………………………………………………………….</w:t>
      </w:r>
    </w:p>
    <w:p w14:paraId="1356CF3F" w14:textId="77777777" w:rsidR="00936769" w:rsidRPr="00A27D77" w:rsidRDefault="00936769" w:rsidP="00936769">
      <w:pPr>
        <w:tabs>
          <w:tab w:val="right" w:leader="dot" w:pos="10772"/>
        </w:tabs>
        <w:spacing w:line="480" w:lineRule="auto"/>
        <w:ind w:firstLine="284"/>
      </w:pPr>
    </w:p>
    <w:bookmarkEnd w:id="12"/>
    <w:p w14:paraId="569A13C1" w14:textId="4C6F906C" w:rsidR="00426E16" w:rsidRDefault="00715A55" w:rsidP="005F000B">
      <w:pPr>
        <w:spacing w:line="480" w:lineRule="auto"/>
      </w:pPr>
      <w:r w:rsidRPr="00A27D77">
        <w:t xml:space="preserve">7) </w:t>
      </w:r>
      <w:r w:rsidR="00DC5038">
        <w:t>N</w:t>
      </w:r>
      <w:r w:rsidRPr="00A27D77">
        <w:t xml:space="preserve">a działce w pasie przewidzianym pod budowę gazociągu znajdują się punkty graniczne </w:t>
      </w:r>
      <w:r w:rsidR="00DC5038">
        <w:t xml:space="preserve">- </w:t>
      </w:r>
      <w:r w:rsidR="00DC5038" w:rsidRPr="00DC5038">
        <w:t>TAK / NIE *</w:t>
      </w:r>
    </w:p>
    <w:p w14:paraId="177FC454" w14:textId="4CF5459C" w:rsidR="00117E65" w:rsidRDefault="00DC5038" w:rsidP="00117E65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</w:pPr>
      <w:r>
        <w:t>N</w:t>
      </w:r>
      <w:r w:rsidR="00117E65" w:rsidRPr="00A27D77">
        <w:t>a działce znajduje się system melioracji</w:t>
      </w:r>
      <w:r>
        <w:t xml:space="preserve"> –</w:t>
      </w:r>
      <w:r w:rsidR="00117E65" w:rsidRPr="00A27D77">
        <w:t xml:space="preserve"> </w:t>
      </w:r>
      <w:r>
        <w:t>TAK / NIE / BRAK DANYCH*</w:t>
      </w:r>
    </w:p>
    <w:p w14:paraId="1D8AF078" w14:textId="27595773" w:rsidR="00117E65" w:rsidRPr="00A27D77" w:rsidRDefault="00117E65" w:rsidP="00117E65">
      <w:pPr>
        <w:pStyle w:val="Akapitzlist"/>
        <w:tabs>
          <w:tab w:val="right" w:leader="dot" w:pos="10772"/>
        </w:tabs>
        <w:spacing w:line="480" w:lineRule="auto"/>
        <w:ind w:left="284"/>
      </w:pPr>
      <w:r>
        <w:t>Ustalono na podstawie ……………………………………………………………………………………………………………</w:t>
      </w:r>
    </w:p>
    <w:p w14:paraId="44D683D4" w14:textId="2F5B6F98" w:rsidR="00BA22B2" w:rsidRPr="00BA22B2" w:rsidRDefault="00C14B2A" w:rsidP="005F000B">
      <w:pPr>
        <w:spacing w:line="480" w:lineRule="auto"/>
        <w:rPr>
          <w:b/>
          <w:bCs/>
          <w:u w:val="single"/>
        </w:rPr>
      </w:pPr>
      <w:r>
        <w:rPr>
          <w:b/>
          <w:bCs/>
          <w:u w:val="single"/>
        </w:rPr>
        <w:t>Na podstawie o</w:t>
      </w:r>
      <w:r w:rsidR="00BA22B2" w:rsidRPr="00BA22B2">
        <w:rPr>
          <w:b/>
          <w:bCs/>
          <w:u w:val="single"/>
        </w:rPr>
        <w:t>świadczenia Właściciela</w:t>
      </w:r>
      <w:r>
        <w:rPr>
          <w:b/>
          <w:bCs/>
          <w:u w:val="single"/>
        </w:rPr>
        <w:t xml:space="preserve"> lub danych dostępnych w Katastrze lub Księdze Wieczystej</w:t>
      </w:r>
      <w:r w:rsidR="00BA22B2" w:rsidRPr="00BA22B2">
        <w:rPr>
          <w:b/>
          <w:bCs/>
          <w:u w:val="single"/>
        </w:rPr>
        <w:t>:</w:t>
      </w:r>
    </w:p>
    <w:p w14:paraId="52C154C4" w14:textId="249CA105" w:rsidR="00BA22B2" w:rsidRPr="00A27D77" w:rsidRDefault="00DC5038" w:rsidP="00BA22B2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</w:pPr>
      <w:bookmarkStart w:id="13" w:name="_Hlk65177888"/>
      <w:r>
        <w:t>D</w:t>
      </w:r>
      <w:r w:rsidR="00BA22B2" w:rsidRPr="00A27D77">
        <w:t xml:space="preserve">ziałka jest przedmiotem dzierżawy </w:t>
      </w:r>
      <w:r>
        <w:t xml:space="preserve">- </w:t>
      </w:r>
      <w:r w:rsidRPr="00DC5038">
        <w:t>TAK / NIE 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7790"/>
      </w:tblGrid>
      <w:tr w:rsidR="00BA22B2" w:rsidRPr="00A27D77" w14:paraId="5A3AEC1F" w14:textId="77777777" w:rsidTr="00AE1C5C">
        <w:tc>
          <w:tcPr>
            <w:tcW w:w="2972" w:type="dxa"/>
          </w:tcPr>
          <w:p w14:paraId="5DDDBF5D" w14:textId="77777777" w:rsidR="00BA22B2" w:rsidRPr="00A27D77" w:rsidRDefault="00BA22B2" w:rsidP="00B45BB2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Imię i Nazwisko</w:t>
            </w:r>
            <w:r>
              <w:rPr>
                <w:bCs/>
              </w:rPr>
              <w:t xml:space="preserve"> dzierżawcy</w:t>
            </w:r>
            <w:r w:rsidRPr="00A27D77">
              <w:rPr>
                <w:bCs/>
              </w:rPr>
              <w:t>:</w:t>
            </w:r>
          </w:p>
        </w:tc>
        <w:tc>
          <w:tcPr>
            <w:tcW w:w="7790" w:type="dxa"/>
          </w:tcPr>
          <w:p w14:paraId="1F033CA9" w14:textId="77777777" w:rsidR="00BA22B2" w:rsidRPr="00A27D77" w:rsidRDefault="00BA22B2" w:rsidP="00B45BB2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BA22B2" w:rsidRPr="00A27D77" w14:paraId="2754264A" w14:textId="77777777" w:rsidTr="00AE1C5C">
        <w:tc>
          <w:tcPr>
            <w:tcW w:w="2972" w:type="dxa"/>
          </w:tcPr>
          <w:p w14:paraId="21813B1A" w14:textId="77777777" w:rsidR="00BA22B2" w:rsidRPr="00A27D77" w:rsidRDefault="00BA22B2" w:rsidP="00B45BB2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Adres:</w:t>
            </w:r>
          </w:p>
        </w:tc>
        <w:tc>
          <w:tcPr>
            <w:tcW w:w="7790" w:type="dxa"/>
          </w:tcPr>
          <w:p w14:paraId="75C5261D" w14:textId="77777777" w:rsidR="00BA22B2" w:rsidRPr="00A27D77" w:rsidRDefault="00BA22B2" w:rsidP="00B45BB2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BA22B2" w:rsidRPr="00A27D77" w14:paraId="7D592DF6" w14:textId="77777777" w:rsidTr="00AE1C5C">
        <w:tc>
          <w:tcPr>
            <w:tcW w:w="2972" w:type="dxa"/>
          </w:tcPr>
          <w:p w14:paraId="624DB32E" w14:textId="77777777" w:rsidR="00BA22B2" w:rsidRPr="00A27D77" w:rsidRDefault="00BA22B2" w:rsidP="00B45BB2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Telefon kontaktowy:</w:t>
            </w:r>
          </w:p>
        </w:tc>
        <w:tc>
          <w:tcPr>
            <w:tcW w:w="7790" w:type="dxa"/>
          </w:tcPr>
          <w:p w14:paraId="59DFE4CB" w14:textId="77777777" w:rsidR="00BA22B2" w:rsidRPr="00A27D77" w:rsidRDefault="00BA22B2" w:rsidP="00B45BB2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bookmarkEnd w:id="13"/>
    </w:tbl>
    <w:p w14:paraId="61453DFC" w14:textId="77777777" w:rsidR="00BA22B2" w:rsidRDefault="00BA22B2" w:rsidP="00BA22B2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30A49E7F" w14:textId="60D96CAE" w:rsidR="005C451D" w:rsidRDefault="00DC5038" w:rsidP="00BA22B2">
      <w:pPr>
        <w:pStyle w:val="Akapitzlist"/>
        <w:numPr>
          <w:ilvl w:val="0"/>
          <w:numId w:val="9"/>
        </w:numPr>
        <w:tabs>
          <w:tab w:val="right" w:leader="dot" w:pos="10772"/>
        </w:tabs>
        <w:spacing w:line="480" w:lineRule="auto"/>
        <w:ind w:left="284" w:hanging="284"/>
      </w:pPr>
      <w:r>
        <w:t>D</w:t>
      </w:r>
      <w:r w:rsidR="00BA22B2" w:rsidRPr="00A27D77">
        <w:t xml:space="preserve">ziałka objęta jest programem dopłat do produkcji rolnej </w:t>
      </w:r>
      <w:r>
        <w:t xml:space="preserve">- </w:t>
      </w:r>
      <w:r w:rsidRPr="00DC5038">
        <w:t>TAK / NIE *</w:t>
      </w:r>
    </w:p>
    <w:p w14:paraId="3867E40F" w14:textId="28E33CEA" w:rsidR="00BA22B2" w:rsidRDefault="00BA22B2" w:rsidP="005C451D">
      <w:pPr>
        <w:pStyle w:val="Akapitzlist"/>
        <w:tabs>
          <w:tab w:val="right" w:leader="dot" w:pos="10772"/>
        </w:tabs>
        <w:spacing w:line="480" w:lineRule="auto"/>
        <w:ind w:left="284"/>
      </w:pPr>
      <w:r w:rsidRPr="00A27D77">
        <w:t>W ramach programu:</w:t>
      </w:r>
      <w:r w:rsidRPr="00A27D77">
        <w:tab/>
      </w:r>
    </w:p>
    <w:p w14:paraId="7327E34F" w14:textId="77777777" w:rsidR="00394BF6" w:rsidRPr="00A27D77" w:rsidRDefault="00394BF6" w:rsidP="00394BF6">
      <w:pPr>
        <w:tabs>
          <w:tab w:val="left" w:pos="1970"/>
        </w:tabs>
        <w:spacing w:line="480" w:lineRule="auto"/>
        <w:rPr>
          <w:b/>
          <w:u w:val="single"/>
        </w:rPr>
      </w:pPr>
      <w:r w:rsidRPr="00A27D77">
        <w:rPr>
          <w:b/>
          <w:u w:val="single"/>
        </w:rPr>
        <w:t>Uwagi:</w:t>
      </w:r>
    </w:p>
    <w:p w14:paraId="5C485026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p w14:paraId="5D37A4C9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p w14:paraId="3AB98AD6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p w14:paraId="7B100915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p w14:paraId="31396690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p w14:paraId="291C8C8F" w14:textId="77777777" w:rsidR="00394BF6" w:rsidRDefault="00394BF6" w:rsidP="00117E65">
      <w:pPr>
        <w:rPr>
          <w:b/>
          <w:u w:val="single"/>
        </w:rPr>
      </w:pPr>
    </w:p>
    <w:p w14:paraId="571DA589" w14:textId="77777777" w:rsidR="00394BF6" w:rsidRDefault="00394BF6" w:rsidP="00117E65">
      <w:pPr>
        <w:rPr>
          <w:b/>
          <w:u w:val="single"/>
        </w:rPr>
      </w:pPr>
    </w:p>
    <w:p w14:paraId="096028B9" w14:textId="474903A5" w:rsidR="00AF02CF" w:rsidRDefault="00AF02CF" w:rsidP="00117E65">
      <w:pPr>
        <w:rPr>
          <w:b/>
          <w:u w:val="single"/>
        </w:rPr>
      </w:pPr>
      <w:r w:rsidRPr="00A27D77">
        <w:rPr>
          <w:b/>
          <w:u w:val="single"/>
        </w:rPr>
        <w:t>Podpisy Komisji:</w:t>
      </w:r>
    </w:p>
    <w:p w14:paraId="701AAAA7" w14:textId="4A11C739" w:rsidR="00117E65" w:rsidRDefault="00117E65" w:rsidP="00117E65">
      <w:pPr>
        <w:rPr>
          <w:b/>
          <w:u w:val="single"/>
        </w:rPr>
      </w:pPr>
    </w:p>
    <w:p w14:paraId="2714A79B" w14:textId="77777777" w:rsidR="00117E65" w:rsidRPr="00A27D77" w:rsidRDefault="00117E65" w:rsidP="00117E65">
      <w:pPr>
        <w:rPr>
          <w:b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AF02CF" w:rsidRPr="00A27D77" w14:paraId="23EACF8F" w14:textId="77777777" w:rsidTr="00994024">
        <w:tc>
          <w:tcPr>
            <w:tcW w:w="5381" w:type="dxa"/>
          </w:tcPr>
          <w:p w14:paraId="093FD693" w14:textId="7CD90E5F" w:rsidR="00AF02CF" w:rsidRPr="00A27D77" w:rsidRDefault="001F612D" w:rsidP="009A3161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8" w:hanging="284"/>
            </w:pPr>
            <w:r w:rsidRPr="00A27D77">
              <w:t>…………………………………………………….</w:t>
            </w:r>
            <w:r w:rsidRPr="00A27D77">
              <w:tab/>
            </w:r>
          </w:p>
          <w:p w14:paraId="60DDC523" w14:textId="5C8AB6E8" w:rsidR="001F612D" w:rsidRPr="00A27D77" w:rsidRDefault="001F612D" w:rsidP="009A3161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8" w:hanging="284"/>
              <w:rPr>
                <w:b/>
              </w:rPr>
            </w:pPr>
            <w:r w:rsidRPr="00A27D77">
              <w:t>…………………………………………………….</w:t>
            </w:r>
          </w:p>
          <w:p w14:paraId="1DD33E77" w14:textId="6C0F380B" w:rsidR="001F612D" w:rsidRPr="00A27D77" w:rsidRDefault="001F612D" w:rsidP="009A3161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8" w:hanging="284"/>
              <w:rPr>
                <w:b/>
              </w:rPr>
            </w:pPr>
            <w:r w:rsidRPr="00A27D77">
              <w:t>…………………………………………………….</w:t>
            </w:r>
          </w:p>
        </w:tc>
        <w:tc>
          <w:tcPr>
            <w:tcW w:w="5381" w:type="dxa"/>
          </w:tcPr>
          <w:p w14:paraId="46B09545" w14:textId="5A2EC8A7" w:rsidR="001F612D" w:rsidRPr="00A27D77" w:rsidRDefault="001F612D" w:rsidP="009A3161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6" w:hanging="283"/>
            </w:pPr>
            <w:r w:rsidRPr="00A27D77">
              <w:t>…………………………………………………….</w:t>
            </w:r>
            <w:r w:rsidRPr="00A27D77">
              <w:tab/>
            </w:r>
          </w:p>
          <w:p w14:paraId="7F5B5EA4" w14:textId="77777777" w:rsidR="001F612D" w:rsidRPr="00A27D77" w:rsidRDefault="001F612D" w:rsidP="009A3161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6" w:hanging="283"/>
              <w:rPr>
                <w:b/>
              </w:rPr>
            </w:pPr>
            <w:r w:rsidRPr="00A27D77">
              <w:t>…………………………………………………….</w:t>
            </w:r>
          </w:p>
          <w:p w14:paraId="6AEF0CC9" w14:textId="769F965D" w:rsidR="00715A55" w:rsidRPr="00A27D77" w:rsidRDefault="00715A55" w:rsidP="009A3161">
            <w:pPr>
              <w:pStyle w:val="Akapitzlist"/>
              <w:numPr>
                <w:ilvl w:val="0"/>
                <w:numId w:val="5"/>
              </w:numPr>
              <w:spacing w:line="480" w:lineRule="auto"/>
              <w:ind w:left="316" w:hanging="283"/>
            </w:pPr>
            <w:r w:rsidRPr="00A27D77">
              <w:t>…………………………………………………….</w:t>
            </w:r>
          </w:p>
          <w:p w14:paraId="4C102F13" w14:textId="45B8E2F0" w:rsidR="00AF02CF" w:rsidRPr="00A27D77" w:rsidRDefault="00994F1D" w:rsidP="009A3161">
            <w:pPr>
              <w:spacing w:line="480" w:lineRule="auto"/>
              <w:rPr>
                <w:b/>
              </w:rPr>
            </w:pPr>
            <w:r w:rsidRPr="00A27D77">
              <w:rPr>
                <w:b/>
              </w:rPr>
              <w:t xml:space="preserve">Data </w:t>
            </w:r>
            <w:r w:rsidRPr="00A27D77">
              <w:t>…………………………………………………</w:t>
            </w:r>
          </w:p>
        </w:tc>
      </w:tr>
    </w:tbl>
    <w:p w14:paraId="57862359" w14:textId="7617EBD4" w:rsidR="00426E16" w:rsidRDefault="00426E16" w:rsidP="009A3161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</w:p>
    <w:p w14:paraId="0EBF2006" w14:textId="553C5155" w:rsidR="00117E65" w:rsidRDefault="00117E65" w:rsidP="009A3161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</w:p>
    <w:p w14:paraId="2940AA0D" w14:textId="6D1C0AE9" w:rsidR="001F612D" w:rsidRPr="00A27D77" w:rsidRDefault="001F612D" w:rsidP="00426E16">
      <w:pPr>
        <w:tabs>
          <w:tab w:val="left" w:pos="1970"/>
        </w:tabs>
        <w:spacing w:line="480" w:lineRule="auto"/>
        <w:jc w:val="center"/>
        <w:rPr>
          <w:b/>
          <w:u w:val="single"/>
        </w:rPr>
      </w:pPr>
      <w:r w:rsidRPr="00A27D77">
        <w:rPr>
          <w:b/>
          <w:u w:val="single"/>
        </w:rPr>
        <w:t>Część II</w:t>
      </w:r>
      <w:r w:rsidR="00933BD7" w:rsidRPr="00A27D77">
        <w:rPr>
          <w:b/>
          <w:u w:val="single"/>
        </w:rPr>
        <w:t xml:space="preserve">. </w:t>
      </w:r>
      <w:r w:rsidRPr="00A27D77">
        <w:rPr>
          <w:b/>
          <w:u w:val="single"/>
        </w:rPr>
        <w:t xml:space="preserve">Komisyjne opisanie stanu nieruchomości po zakończeniu prac </w:t>
      </w:r>
      <w:r w:rsidR="00933BD7" w:rsidRPr="00A27D77">
        <w:rPr>
          <w:b/>
          <w:u w:val="single"/>
        </w:rPr>
        <w:t>budowlanych</w:t>
      </w:r>
      <w:r w:rsidR="00117E65">
        <w:rPr>
          <w:b/>
          <w:u w:val="single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6C67A8" w14:paraId="3B5E28ED" w14:textId="77777777" w:rsidTr="008B7AA3">
        <w:tc>
          <w:tcPr>
            <w:tcW w:w="5381" w:type="dxa"/>
          </w:tcPr>
          <w:p w14:paraId="3E627DDC" w14:textId="77777777" w:rsidR="006C67A8" w:rsidRDefault="006C67A8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Data sporządzenia:</w:t>
            </w:r>
          </w:p>
        </w:tc>
        <w:tc>
          <w:tcPr>
            <w:tcW w:w="5381" w:type="dxa"/>
          </w:tcPr>
          <w:p w14:paraId="63833391" w14:textId="77777777" w:rsidR="006C67A8" w:rsidRDefault="006C67A8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23B2569C" w14:textId="77777777" w:rsidR="006C67A8" w:rsidRDefault="006C67A8" w:rsidP="00D47855">
      <w:pPr>
        <w:tabs>
          <w:tab w:val="left" w:pos="1970"/>
        </w:tabs>
        <w:spacing w:line="360" w:lineRule="auto"/>
        <w:rPr>
          <w:b/>
          <w:u w:val="single"/>
        </w:rPr>
      </w:pPr>
    </w:p>
    <w:p w14:paraId="120E30AC" w14:textId="3DDB5E02" w:rsidR="00D47855" w:rsidRDefault="00D47855" w:rsidP="00D47855">
      <w:pPr>
        <w:tabs>
          <w:tab w:val="left" w:pos="1970"/>
        </w:tabs>
        <w:spacing w:line="360" w:lineRule="auto"/>
        <w:rPr>
          <w:b/>
          <w:u w:val="single"/>
        </w:rPr>
      </w:pPr>
      <w:r w:rsidRPr="00A27D77">
        <w:rPr>
          <w:b/>
          <w:u w:val="single"/>
        </w:rPr>
        <w:t>Zawiadomienie: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993AD4" w14:paraId="48737808" w14:textId="77777777" w:rsidTr="0052685C">
        <w:trPr>
          <w:trHeight w:val="567"/>
        </w:trPr>
        <w:tc>
          <w:tcPr>
            <w:tcW w:w="5381" w:type="dxa"/>
          </w:tcPr>
          <w:p w14:paraId="1CD92CB9" w14:textId="682155BB" w:rsidR="00993AD4" w:rsidRPr="00993AD4" w:rsidRDefault="00993AD4" w:rsidP="00D47855">
            <w:pPr>
              <w:tabs>
                <w:tab w:val="left" w:pos="1970"/>
              </w:tabs>
              <w:spacing w:line="360" w:lineRule="auto"/>
            </w:pPr>
            <w:r w:rsidRPr="00993AD4">
              <w:t>Numer zawiadomienia o zakończeniu robót:</w:t>
            </w:r>
          </w:p>
        </w:tc>
        <w:tc>
          <w:tcPr>
            <w:tcW w:w="5381" w:type="dxa"/>
          </w:tcPr>
          <w:p w14:paraId="529565E9" w14:textId="77777777" w:rsidR="00993AD4" w:rsidRDefault="00993AD4" w:rsidP="00D47855">
            <w:pPr>
              <w:tabs>
                <w:tab w:val="left" w:pos="1970"/>
              </w:tabs>
              <w:spacing w:line="360" w:lineRule="auto"/>
              <w:rPr>
                <w:b/>
                <w:u w:val="single"/>
              </w:rPr>
            </w:pPr>
          </w:p>
        </w:tc>
      </w:tr>
      <w:tr w:rsidR="00993AD4" w14:paraId="098E0DEB" w14:textId="77777777" w:rsidTr="0052685C">
        <w:trPr>
          <w:trHeight w:val="567"/>
        </w:trPr>
        <w:tc>
          <w:tcPr>
            <w:tcW w:w="5381" w:type="dxa"/>
          </w:tcPr>
          <w:p w14:paraId="2F18EE62" w14:textId="354808DB" w:rsidR="00993AD4" w:rsidRPr="00993AD4" w:rsidRDefault="00993AD4" w:rsidP="00D47855">
            <w:pPr>
              <w:tabs>
                <w:tab w:val="left" w:pos="1970"/>
              </w:tabs>
              <w:spacing w:line="360" w:lineRule="auto"/>
            </w:pPr>
            <w:r w:rsidRPr="00993AD4">
              <w:t>Termin dostarczenia zawiadomienia</w:t>
            </w:r>
            <w:r w:rsidR="00EE5F42">
              <w:t>:</w:t>
            </w:r>
          </w:p>
          <w:p w14:paraId="10D0A353" w14:textId="3E1A5776" w:rsidR="00993AD4" w:rsidRPr="00993AD4" w:rsidRDefault="00993AD4" w:rsidP="00D47855">
            <w:pPr>
              <w:tabs>
                <w:tab w:val="left" w:pos="1970"/>
              </w:tabs>
              <w:spacing w:line="360" w:lineRule="auto"/>
              <w:rPr>
                <w:sz w:val="14"/>
                <w:szCs w:val="14"/>
              </w:rPr>
            </w:pPr>
            <w:r w:rsidRPr="00993AD4">
              <w:rPr>
                <w:sz w:val="14"/>
                <w:szCs w:val="14"/>
              </w:rPr>
              <w:t>wg pocztowego potwierdzenia odbioru lub osobiście</w:t>
            </w:r>
          </w:p>
        </w:tc>
        <w:tc>
          <w:tcPr>
            <w:tcW w:w="5381" w:type="dxa"/>
          </w:tcPr>
          <w:p w14:paraId="2F166784" w14:textId="77777777" w:rsidR="00993AD4" w:rsidRDefault="00993AD4" w:rsidP="00D47855">
            <w:pPr>
              <w:tabs>
                <w:tab w:val="left" w:pos="1970"/>
              </w:tabs>
              <w:spacing w:line="360" w:lineRule="auto"/>
              <w:rPr>
                <w:b/>
                <w:u w:val="single"/>
              </w:rPr>
            </w:pPr>
          </w:p>
        </w:tc>
      </w:tr>
      <w:tr w:rsidR="00993AD4" w14:paraId="40BBC69B" w14:textId="77777777" w:rsidTr="0052685C">
        <w:trPr>
          <w:trHeight w:val="567"/>
        </w:trPr>
        <w:tc>
          <w:tcPr>
            <w:tcW w:w="5381" w:type="dxa"/>
          </w:tcPr>
          <w:p w14:paraId="29B8B77B" w14:textId="2C683863" w:rsidR="00993AD4" w:rsidRPr="00993AD4" w:rsidRDefault="00993AD4" w:rsidP="00D47855">
            <w:pPr>
              <w:tabs>
                <w:tab w:val="left" w:pos="1970"/>
              </w:tabs>
              <w:spacing w:line="360" w:lineRule="auto"/>
            </w:pPr>
            <w:r w:rsidRPr="00993AD4">
              <w:t>Termin zakończenia robót</w:t>
            </w:r>
            <w:r w:rsidR="00EE5F42">
              <w:t>:</w:t>
            </w:r>
          </w:p>
        </w:tc>
        <w:tc>
          <w:tcPr>
            <w:tcW w:w="5381" w:type="dxa"/>
          </w:tcPr>
          <w:p w14:paraId="2E63AB9F" w14:textId="77777777" w:rsidR="00993AD4" w:rsidRDefault="00993AD4" w:rsidP="00D47855">
            <w:pPr>
              <w:tabs>
                <w:tab w:val="left" w:pos="1970"/>
              </w:tabs>
              <w:spacing w:line="360" w:lineRule="auto"/>
              <w:rPr>
                <w:b/>
                <w:u w:val="single"/>
              </w:rPr>
            </w:pPr>
          </w:p>
        </w:tc>
      </w:tr>
    </w:tbl>
    <w:p w14:paraId="71D2D981" w14:textId="77777777" w:rsidR="00993AD4" w:rsidRPr="00A27D77" w:rsidRDefault="00993AD4" w:rsidP="00D47855">
      <w:pPr>
        <w:tabs>
          <w:tab w:val="left" w:pos="1970"/>
        </w:tabs>
        <w:spacing w:line="360" w:lineRule="auto"/>
        <w:rPr>
          <w:b/>
          <w:u w:val="single"/>
        </w:rPr>
      </w:pPr>
    </w:p>
    <w:p w14:paraId="02C24958" w14:textId="1C1EDB81" w:rsidR="00A27D77" w:rsidRDefault="00DC5130" w:rsidP="00E80131">
      <w:pPr>
        <w:tabs>
          <w:tab w:val="left" w:pos="1970"/>
        </w:tabs>
        <w:rPr>
          <w:b/>
          <w:u w:val="single"/>
        </w:rPr>
      </w:pPr>
      <w:r>
        <w:rPr>
          <w:b/>
          <w:u w:val="single"/>
        </w:rPr>
        <w:t>Stan własnościowy</w:t>
      </w:r>
      <w:r w:rsidR="00A27D77" w:rsidRPr="00A27D77">
        <w:rPr>
          <w:b/>
          <w:u w:val="single"/>
        </w:rPr>
        <w:t>:</w:t>
      </w:r>
    </w:p>
    <w:p w14:paraId="340F346D" w14:textId="68CA99B6" w:rsidR="0052685C" w:rsidRDefault="0052685C" w:rsidP="00E80131">
      <w:pPr>
        <w:tabs>
          <w:tab w:val="left" w:pos="1970"/>
        </w:tabs>
        <w:rPr>
          <w:bCs/>
          <w:sz w:val="14"/>
          <w:szCs w:val="14"/>
        </w:rPr>
      </w:pPr>
      <w:bookmarkStart w:id="14" w:name="_Hlk65177948"/>
      <w:r w:rsidRPr="00117E65">
        <w:rPr>
          <w:bCs/>
          <w:sz w:val="14"/>
          <w:szCs w:val="14"/>
        </w:rPr>
        <w:t>Należy wypełnić w przypadku zmian w stosunku do cz. I protokołu, w przypadku braku zmian należy „wykreślić” puste pola.</w:t>
      </w:r>
    </w:p>
    <w:p w14:paraId="3F77C07F" w14:textId="77777777" w:rsidR="00E80131" w:rsidRPr="00117E65" w:rsidRDefault="00E80131" w:rsidP="00E80131">
      <w:pPr>
        <w:tabs>
          <w:tab w:val="left" w:pos="1970"/>
        </w:tabs>
        <w:rPr>
          <w:bCs/>
          <w:sz w:val="14"/>
          <w:szCs w:val="1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A27D77" w:rsidRPr="00A27D77" w14:paraId="47B95095" w14:textId="77777777" w:rsidTr="00AE1C5C">
        <w:tc>
          <w:tcPr>
            <w:tcW w:w="2263" w:type="dxa"/>
          </w:tcPr>
          <w:p w14:paraId="72845E07" w14:textId="77777777" w:rsidR="00A27D77" w:rsidRPr="00A27D77" w:rsidRDefault="00A27D77" w:rsidP="00FB51D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bookmarkStart w:id="15" w:name="_Hlk65158717"/>
            <w:bookmarkEnd w:id="14"/>
            <w:r w:rsidRPr="00A27D77">
              <w:rPr>
                <w:bCs/>
              </w:rPr>
              <w:t>Imię i Nazwisko:</w:t>
            </w:r>
          </w:p>
        </w:tc>
        <w:tc>
          <w:tcPr>
            <w:tcW w:w="8499" w:type="dxa"/>
          </w:tcPr>
          <w:p w14:paraId="5B182110" w14:textId="77777777" w:rsidR="00A27D77" w:rsidRPr="00A27D77" w:rsidRDefault="00A27D77" w:rsidP="00FB51D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A27D77" w:rsidRPr="00A27D77" w14:paraId="331E38CD" w14:textId="77777777" w:rsidTr="00AE1C5C">
        <w:tc>
          <w:tcPr>
            <w:tcW w:w="2263" w:type="dxa"/>
          </w:tcPr>
          <w:p w14:paraId="2B5541F1" w14:textId="77777777" w:rsidR="00A27D77" w:rsidRPr="00A27D77" w:rsidRDefault="00A27D77" w:rsidP="00FB51D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Adres:</w:t>
            </w:r>
          </w:p>
        </w:tc>
        <w:tc>
          <w:tcPr>
            <w:tcW w:w="8499" w:type="dxa"/>
          </w:tcPr>
          <w:p w14:paraId="00CF7DEA" w14:textId="77777777" w:rsidR="00A27D77" w:rsidRPr="00A27D77" w:rsidRDefault="00A27D77" w:rsidP="00FB51D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A27D77" w:rsidRPr="00A27D77" w14:paraId="2A3D89CA" w14:textId="77777777" w:rsidTr="00AE1C5C">
        <w:tc>
          <w:tcPr>
            <w:tcW w:w="2263" w:type="dxa"/>
          </w:tcPr>
          <w:p w14:paraId="2975CC32" w14:textId="77777777" w:rsidR="00A27D77" w:rsidRPr="00A27D77" w:rsidRDefault="00A27D77" w:rsidP="00FB51D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Telefon kontaktowy:</w:t>
            </w:r>
          </w:p>
        </w:tc>
        <w:tc>
          <w:tcPr>
            <w:tcW w:w="8499" w:type="dxa"/>
          </w:tcPr>
          <w:p w14:paraId="2727503A" w14:textId="77777777" w:rsidR="00A27D77" w:rsidRPr="00A27D77" w:rsidRDefault="00A27D77" w:rsidP="00FB51D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bookmarkEnd w:id="15"/>
    </w:tbl>
    <w:p w14:paraId="5A74E80F" w14:textId="77777777" w:rsidR="00F74283" w:rsidRDefault="00F74283" w:rsidP="00A27D77">
      <w:pPr>
        <w:tabs>
          <w:tab w:val="left" w:pos="1970"/>
        </w:tabs>
        <w:rPr>
          <w:bCs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F74283" w:rsidRPr="00A27D77" w14:paraId="12F5A551" w14:textId="77777777" w:rsidTr="00AE1C5C">
        <w:tc>
          <w:tcPr>
            <w:tcW w:w="2263" w:type="dxa"/>
          </w:tcPr>
          <w:p w14:paraId="4FE06BC8" w14:textId="77777777" w:rsidR="00F74283" w:rsidRPr="00A27D77" w:rsidRDefault="00F74283" w:rsidP="00FB51D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bookmarkStart w:id="16" w:name="_Hlk65522943"/>
            <w:r w:rsidRPr="00A27D77">
              <w:rPr>
                <w:bCs/>
              </w:rPr>
              <w:t>Imię i Nazwisko:</w:t>
            </w:r>
          </w:p>
        </w:tc>
        <w:tc>
          <w:tcPr>
            <w:tcW w:w="8499" w:type="dxa"/>
          </w:tcPr>
          <w:p w14:paraId="6F93C4E6" w14:textId="77777777" w:rsidR="00F74283" w:rsidRPr="00A27D77" w:rsidRDefault="00F74283" w:rsidP="00FB51D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F74283" w:rsidRPr="00A27D77" w14:paraId="1EB29ED8" w14:textId="77777777" w:rsidTr="00AE1C5C">
        <w:tc>
          <w:tcPr>
            <w:tcW w:w="2263" w:type="dxa"/>
          </w:tcPr>
          <w:p w14:paraId="74D3CE58" w14:textId="77777777" w:rsidR="00F74283" w:rsidRPr="00A27D77" w:rsidRDefault="00F74283" w:rsidP="00FB51D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Adres:</w:t>
            </w:r>
          </w:p>
        </w:tc>
        <w:tc>
          <w:tcPr>
            <w:tcW w:w="8499" w:type="dxa"/>
          </w:tcPr>
          <w:p w14:paraId="7C9FEF77" w14:textId="77777777" w:rsidR="00F74283" w:rsidRPr="00A27D77" w:rsidRDefault="00F74283" w:rsidP="00FB51D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F74283" w:rsidRPr="00A27D77" w14:paraId="52DC8DB4" w14:textId="77777777" w:rsidTr="00AE1C5C">
        <w:tc>
          <w:tcPr>
            <w:tcW w:w="2263" w:type="dxa"/>
          </w:tcPr>
          <w:p w14:paraId="45848CA0" w14:textId="77777777" w:rsidR="00F74283" w:rsidRPr="00A27D77" w:rsidRDefault="00F74283" w:rsidP="00FB51D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Telefon kontaktowy:</w:t>
            </w:r>
          </w:p>
        </w:tc>
        <w:tc>
          <w:tcPr>
            <w:tcW w:w="8499" w:type="dxa"/>
          </w:tcPr>
          <w:p w14:paraId="0913ACE5" w14:textId="77777777" w:rsidR="00F74283" w:rsidRPr="00A27D77" w:rsidRDefault="00F74283" w:rsidP="00FB51D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bookmarkEnd w:id="16"/>
    </w:tbl>
    <w:p w14:paraId="1EF99067" w14:textId="77777777" w:rsidR="00F74283" w:rsidRDefault="00F74283" w:rsidP="00A27D77">
      <w:pPr>
        <w:tabs>
          <w:tab w:val="left" w:pos="1970"/>
        </w:tabs>
        <w:rPr>
          <w:bCs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936769" w:rsidRPr="00A27D77" w14:paraId="6A7C372D" w14:textId="77777777" w:rsidTr="00AE1C5C">
        <w:tc>
          <w:tcPr>
            <w:tcW w:w="2263" w:type="dxa"/>
          </w:tcPr>
          <w:p w14:paraId="2E56A5CE" w14:textId="77777777" w:rsidR="00936769" w:rsidRPr="00A27D77" w:rsidRDefault="00936769" w:rsidP="008B7AA3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bookmarkStart w:id="17" w:name="_Hlk65522955"/>
            <w:r w:rsidRPr="00A27D77">
              <w:rPr>
                <w:bCs/>
              </w:rPr>
              <w:t>Imię i Nazwisko:</w:t>
            </w:r>
          </w:p>
        </w:tc>
        <w:tc>
          <w:tcPr>
            <w:tcW w:w="8499" w:type="dxa"/>
          </w:tcPr>
          <w:p w14:paraId="4D239E49" w14:textId="77777777" w:rsidR="00936769" w:rsidRPr="00A27D77" w:rsidRDefault="00936769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936769" w:rsidRPr="00A27D77" w14:paraId="48568FD9" w14:textId="77777777" w:rsidTr="00AE1C5C">
        <w:tc>
          <w:tcPr>
            <w:tcW w:w="2263" w:type="dxa"/>
          </w:tcPr>
          <w:p w14:paraId="3A5D9F53" w14:textId="77777777" w:rsidR="00936769" w:rsidRPr="00A27D77" w:rsidRDefault="00936769" w:rsidP="008B7AA3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Adres:</w:t>
            </w:r>
          </w:p>
        </w:tc>
        <w:tc>
          <w:tcPr>
            <w:tcW w:w="8499" w:type="dxa"/>
          </w:tcPr>
          <w:p w14:paraId="34B61529" w14:textId="77777777" w:rsidR="00936769" w:rsidRPr="00A27D77" w:rsidRDefault="00936769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936769" w:rsidRPr="00A27D77" w14:paraId="296ACF4A" w14:textId="77777777" w:rsidTr="00AE1C5C">
        <w:tc>
          <w:tcPr>
            <w:tcW w:w="2263" w:type="dxa"/>
          </w:tcPr>
          <w:p w14:paraId="3BD95C63" w14:textId="77777777" w:rsidR="00936769" w:rsidRPr="00A27D77" w:rsidRDefault="00936769" w:rsidP="008B7AA3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Telefon kontaktowy:</w:t>
            </w:r>
          </w:p>
        </w:tc>
        <w:tc>
          <w:tcPr>
            <w:tcW w:w="8499" w:type="dxa"/>
          </w:tcPr>
          <w:p w14:paraId="1CBA12AA" w14:textId="77777777" w:rsidR="00936769" w:rsidRPr="00A27D77" w:rsidRDefault="00936769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bookmarkEnd w:id="17"/>
    </w:tbl>
    <w:p w14:paraId="01E94FE4" w14:textId="5B94BFBE" w:rsidR="00D47855" w:rsidRDefault="00D47855" w:rsidP="00E80131">
      <w:pPr>
        <w:tabs>
          <w:tab w:val="left" w:pos="1970"/>
        </w:tabs>
        <w:rPr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8499"/>
      </w:tblGrid>
      <w:tr w:rsidR="00AE1C5C" w:rsidRPr="00A27D77" w14:paraId="6B0C5A7D" w14:textId="77777777" w:rsidTr="008B7AA3">
        <w:tc>
          <w:tcPr>
            <w:tcW w:w="2263" w:type="dxa"/>
          </w:tcPr>
          <w:p w14:paraId="642464B1" w14:textId="77777777" w:rsidR="00AE1C5C" w:rsidRPr="00A27D77" w:rsidRDefault="00AE1C5C" w:rsidP="008B7AA3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Imię i Nazwisko:</w:t>
            </w:r>
          </w:p>
        </w:tc>
        <w:tc>
          <w:tcPr>
            <w:tcW w:w="8499" w:type="dxa"/>
          </w:tcPr>
          <w:p w14:paraId="6337B44A" w14:textId="77777777" w:rsidR="00AE1C5C" w:rsidRPr="00A27D77" w:rsidRDefault="00AE1C5C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AE1C5C" w:rsidRPr="00A27D77" w14:paraId="0E0D6AB3" w14:textId="77777777" w:rsidTr="008B7AA3">
        <w:tc>
          <w:tcPr>
            <w:tcW w:w="2263" w:type="dxa"/>
          </w:tcPr>
          <w:p w14:paraId="53F864EB" w14:textId="77777777" w:rsidR="00AE1C5C" w:rsidRPr="00A27D77" w:rsidRDefault="00AE1C5C" w:rsidP="008B7AA3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Adres:</w:t>
            </w:r>
          </w:p>
        </w:tc>
        <w:tc>
          <w:tcPr>
            <w:tcW w:w="8499" w:type="dxa"/>
          </w:tcPr>
          <w:p w14:paraId="7B4480C8" w14:textId="77777777" w:rsidR="00AE1C5C" w:rsidRPr="00A27D77" w:rsidRDefault="00AE1C5C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AE1C5C" w:rsidRPr="00A27D77" w14:paraId="7D66155A" w14:textId="77777777" w:rsidTr="008B7AA3">
        <w:tc>
          <w:tcPr>
            <w:tcW w:w="2263" w:type="dxa"/>
          </w:tcPr>
          <w:p w14:paraId="33C31A30" w14:textId="77777777" w:rsidR="00AE1C5C" w:rsidRPr="00A27D77" w:rsidRDefault="00AE1C5C" w:rsidP="008B7AA3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Telefon kontaktowy:</w:t>
            </w:r>
          </w:p>
        </w:tc>
        <w:tc>
          <w:tcPr>
            <w:tcW w:w="8499" w:type="dxa"/>
          </w:tcPr>
          <w:p w14:paraId="5ED07003" w14:textId="77777777" w:rsidR="00AE1C5C" w:rsidRPr="00A27D77" w:rsidRDefault="00AE1C5C" w:rsidP="008B7AA3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748CC7B1" w14:textId="77777777" w:rsidR="00AE1C5C" w:rsidRDefault="00AE1C5C" w:rsidP="00AE1C5C">
      <w:pPr>
        <w:tabs>
          <w:tab w:val="left" w:pos="1970"/>
        </w:tabs>
        <w:spacing w:line="480" w:lineRule="auto"/>
        <w:rPr>
          <w:b/>
          <w:u w:val="single"/>
        </w:rPr>
      </w:pPr>
    </w:p>
    <w:p w14:paraId="6D9D3547" w14:textId="77777777" w:rsidR="00C318B2" w:rsidRPr="00C318B2" w:rsidRDefault="00C318B2" w:rsidP="00C318B2">
      <w:pPr>
        <w:tabs>
          <w:tab w:val="left" w:pos="1970"/>
        </w:tabs>
        <w:spacing w:line="480" w:lineRule="auto"/>
        <w:rPr>
          <w:bCs/>
        </w:rPr>
      </w:pPr>
      <w:r w:rsidRPr="00C318B2">
        <w:rPr>
          <w:bCs/>
        </w:rPr>
        <w:t>Właściciela ustalono na podstawie Wypisu z Księgi Wieczystej / Wypisu z Rejestru Gruntów *</w:t>
      </w:r>
    </w:p>
    <w:p w14:paraId="4311E4D8" w14:textId="77777777" w:rsidR="00C318B2" w:rsidRPr="00C318B2" w:rsidRDefault="00C318B2" w:rsidP="00C318B2">
      <w:pPr>
        <w:tabs>
          <w:tab w:val="left" w:pos="1970"/>
        </w:tabs>
        <w:spacing w:line="480" w:lineRule="auto"/>
        <w:rPr>
          <w:bCs/>
        </w:rPr>
      </w:pPr>
      <w:r w:rsidRPr="00C318B2">
        <w:rPr>
          <w:bCs/>
        </w:rPr>
        <w:t>Występujące rozbieżności pomiędzy stanem ujawnionym w Księdze Wieczystej, a wypisem z Rejestru Gruntów:</w:t>
      </w:r>
    </w:p>
    <w:p w14:paraId="20851CA5" w14:textId="77777777" w:rsidR="00C318B2" w:rsidRPr="00C318B2" w:rsidRDefault="00C318B2" w:rsidP="00C318B2">
      <w:pPr>
        <w:tabs>
          <w:tab w:val="left" w:pos="1970"/>
        </w:tabs>
        <w:spacing w:line="480" w:lineRule="auto"/>
        <w:rPr>
          <w:bCs/>
        </w:rPr>
      </w:pPr>
      <w:r w:rsidRPr="00C318B2">
        <w:rPr>
          <w:bCs/>
        </w:rPr>
        <w:t>………………………………………………………………………………………………………………………………………….</w:t>
      </w:r>
    </w:p>
    <w:p w14:paraId="2DA8A82E" w14:textId="77777777" w:rsidR="00C318B2" w:rsidRPr="00C318B2" w:rsidRDefault="00C318B2" w:rsidP="00C318B2">
      <w:pPr>
        <w:tabs>
          <w:tab w:val="left" w:pos="1970"/>
        </w:tabs>
        <w:spacing w:line="480" w:lineRule="auto"/>
        <w:rPr>
          <w:bCs/>
        </w:rPr>
      </w:pPr>
      <w:r w:rsidRPr="00C318B2">
        <w:rPr>
          <w:bCs/>
        </w:rPr>
        <w:t xml:space="preserve">Dodatkowe informacje pozyskane podczas opisu w terenie nieuwidocznione w Księdze Wieczystej i Katastrze: </w:t>
      </w:r>
      <w:r w:rsidRPr="00C318B2">
        <w:rPr>
          <w:bCs/>
        </w:rPr>
        <w:tab/>
      </w:r>
    </w:p>
    <w:p w14:paraId="56BCD36D" w14:textId="3A48B611" w:rsidR="00AE1C5C" w:rsidRDefault="00C318B2" w:rsidP="00C318B2">
      <w:pPr>
        <w:tabs>
          <w:tab w:val="left" w:pos="1970"/>
        </w:tabs>
        <w:spacing w:line="480" w:lineRule="auto"/>
        <w:rPr>
          <w:b/>
          <w:u w:val="single"/>
        </w:rPr>
      </w:pPr>
      <w:r w:rsidRPr="00C318B2">
        <w:rPr>
          <w:bCs/>
        </w:rPr>
        <w:t>………………………………………………………………………………………………………………………………………….</w:t>
      </w:r>
    </w:p>
    <w:p w14:paraId="3763114E" w14:textId="5D77CA5A" w:rsidR="00E80131" w:rsidRDefault="00E80131" w:rsidP="00AE1C5C">
      <w:pPr>
        <w:tabs>
          <w:tab w:val="left" w:pos="1970"/>
        </w:tabs>
        <w:spacing w:line="480" w:lineRule="auto"/>
        <w:rPr>
          <w:b/>
          <w:u w:val="single"/>
        </w:rPr>
      </w:pPr>
    </w:p>
    <w:p w14:paraId="49FFA2EC" w14:textId="22882408" w:rsidR="007E1674" w:rsidRDefault="001F612D" w:rsidP="00F96F89">
      <w:pPr>
        <w:tabs>
          <w:tab w:val="left" w:pos="1970"/>
        </w:tabs>
        <w:spacing w:line="480" w:lineRule="auto"/>
        <w:rPr>
          <w:b/>
          <w:u w:val="single"/>
        </w:rPr>
      </w:pPr>
      <w:r w:rsidRPr="00A27D77">
        <w:rPr>
          <w:b/>
          <w:u w:val="single"/>
        </w:rPr>
        <w:t>Skład Komisji:</w:t>
      </w:r>
    </w:p>
    <w:p w14:paraId="27C7DF08" w14:textId="77777777" w:rsidR="00F96F89" w:rsidRPr="00A27D77" w:rsidRDefault="00F96F89" w:rsidP="00F96F89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>
        <w:lastRenderedPageBreak/>
        <w:t>Przedstawiciel Wykonawcy Robót Budowlanych…………………………………………………………………………….</w:t>
      </w:r>
    </w:p>
    <w:p w14:paraId="198C3051" w14:textId="77777777" w:rsidR="00D26D1C" w:rsidRPr="00A27D77" w:rsidRDefault="00D26D1C" w:rsidP="00D26D1C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 w:rsidRPr="00A27D77">
        <w:t>Rzeczoznawca majątkowy</w:t>
      </w:r>
      <w:r w:rsidRPr="00A27D77">
        <w:tab/>
      </w:r>
    </w:p>
    <w:p w14:paraId="4401C2AA" w14:textId="77777777" w:rsidR="00D26D1C" w:rsidRPr="00A27D77" w:rsidRDefault="00D26D1C" w:rsidP="00D26D1C">
      <w:pPr>
        <w:pStyle w:val="Akapitzlist"/>
        <w:numPr>
          <w:ilvl w:val="0"/>
          <w:numId w:val="16"/>
        </w:numPr>
        <w:tabs>
          <w:tab w:val="left" w:pos="8259"/>
          <w:tab w:val="right" w:leader="dot" w:pos="10772"/>
        </w:tabs>
        <w:spacing w:line="480" w:lineRule="auto"/>
        <w:ind w:left="284" w:hanging="284"/>
      </w:pPr>
      <w:r w:rsidRPr="00A27D77">
        <w:t>Geodeta……………………………………………………………………………………………………………….....................</w:t>
      </w:r>
    </w:p>
    <w:p w14:paraId="343E9832" w14:textId="77777777" w:rsidR="00D26D1C" w:rsidRDefault="00D26D1C" w:rsidP="00D26D1C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 w:rsidRPr="00A27D77">
        <w:t>Przedstawiciel Nadzoru Inwestorskiego………………………………………………………………………………………...</w:t>
      </w:r>
    </w:p>
    <w:p w14:paraId="2CAC1CF7" w14:textId="77777777" w:rsidR="00F96F89" w:rsidRPr="00A27D77" w:rsidRDefault="00F96F89" w:rsidP="00F96F89">
      <w:pPr>
        <w:pStyle w:val="Akapitzlist"/>
        <w:numPr>
          <w:ilvl w:val="0"/>
          <w:numId w:val="16"/>
        </w:numPr>
        <w:tabs>
          <w:tab w:val="left" w:leader="dot" w:pos="7938"/>
        </w:tabs>
        <w:spacing w:line="480" w:lineRule="auto"/>
        <w:ind w:left="284" w:hanging="284"/>
      </w:pPr>
      <w:r w:rsidRPr="00A27D77">
        <w:t>Właściciel</w:t>
      </w:r>
      <w:r>
        <w:t>/Pełnomocnik*</w:t>
      </w:r>
      <w:r w:rsidRPr="00A27D77">
        <w:tab/>
      </w:r>
      <w:proofErr w:type="spellStart"/>
      <w:r w:rsidRPr="00A27D77">
        <w:t>dow</w:t>
      </w:r>
      <w:proofErr w:type="spellEnd"/>
      <w:r w:rsidRPr="00A27D77">
        <w:t xml:space="preserve">. </w:t>
      </w:r>
      <w:proofErr w:type="spellStart"/>
      <w:r w:rsidRPr="00A27D77">
        <w:t>osob</w:t>
      </w:r>
      <w:proofErr w:type="spellEnd"/>
      <w:r w:rsidRPr="00A27D77">
        <w:t xml:space="preserve">…………………..…. </w:t>
      </w:r>
    </w:p>
    <w:p w14:paraId="61DFECF2" w14:textId="77777777" w:rsidR="00F96F89" w:rsidRPr="00A27D77" w:rsidRDefault="00F96F89" w:rsidP="00F96F89">
      <w:pPr>
        <w:pStyle w:val="Akapitzlist"/>
        <w:numPr>
          <w:ilvl w:val="0"/>
          <w:numId w:val="16"/>
        </w:numPr>
        <w:tabs>
          <w:tab w:val="left" w:leader="dot" w:pos="7938"/>
        </w:tabs>
        <w:spacing w:line="480" w:lineRule="auto"/>
        <w:ind w:left="284" w:hanging="284"/>
      </w:pPr>
      <w:r w:rsidRPr="00A27D77">
        <w:t>Właściciel</w:t>
      </w:r>
      <w:r>
        <w:t>/Pełnomocnik*</w:t>
      </w:r>
      <w:r w:rsidRPr="00A27D77">
        <w:tab/>
      </w:r>
      <w:proofErr w:type="spellStart"/>
      <w:r w:rsidRPr="00A27D77">
        <w:t>dow</w:t>
      </w:r>
      <w:proofErr w:type="spellEnd"/>
      <w:r w:rsidRPr="00A27D77">
        <w:t xml:space="preserve">. </w:t>
      </w:r>
      <w:proofErr w:type="spellStart"/>
      <w:r w:rsidRPr="00A27D77">
        <w:t>osob</w:t>
      </w:r>
      <w:proofErr w:type="spellEnd"/>
      <w:r w:rsidRPr="00A27D77">
        <w:t xml:space="preserve">………………..……. </w:t>
      </w:r>
    </w:p>
    <w:p w14:paraId="6691E91D" w14:textId="77777777" w:rsidR="00F96F89" w:rsidRDefault="00F96F89" w:rsidP="00F96F89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 w:rsidRPr="00A27D77">
        <w:tab/>
      </w:r>
    </w:p>
    <w:p w14:paraId="06A8D847" w14:textId="77777777" w:rsidR="00F96F89" w:rsidRDefault="00F96F89" w:rsidP="00F96F89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 w:rsidRPr="00936769">
        <w:t>.</w:t>
      </w:r>
      <w:r w:rsidRPr="00936769">
        <w:tab/>
      </w:r>
    </w:p>
    <w:p w14:paraId="167DCDFF" w14:textId="77777777" w:rsidR="00F96F89" w:rsidRPr="00A27D77" w:rsidRDefault="00F96F89" w:rsidP="00F96F89">
      <w:pPr>
        <w:pStyle w:val="Akapitzlist"/>
        <w:numPr>
          <w:ilvl w:val="0"/>
          <w:numId w:val="16"/>
        </w:numPr>
        <w:tabs>
          <w:tab w:val="right" w:leader="dot" w:pos="10772"/>
        </w:tabs>
        <w:spacing w:line="480" w:lineRule="auto"/>
        <w:ind w:left="284" w:hanging="284"/>
      </w:pPr>
      <w:r w:rsidRPr="00936769">
        <w:tab/>
      </w:r>
    </w:p>
    <w:p w14:paraId="383DD3C5" w14:textId="60245217" w:rsidR="001F612D" w:rsidRPr="00117E65" w:rsidRDefault="00117E65" w:rsidP="009A3161">
      <w:pPr>
        <w:tabs>
          <w:tab w:val="right" w:leader="dot" w:pos="10772"/>
        </w:tabs>
        <w:spacing w:line="480" w:lineRule="auto"/>
        <w:jc w:val="both"/>
        <w:rPr>
          <w:b/>
          <w:bCs/>
          <w:u w:val="single"/>
        </w:rPr>
      </w:pPr>
      <w:r w:rsidRPr="00117E65">
        <w:rPr>
          <w:b/>
          <w:bCs/>
          <w:u w:val="single"/>
        </w:rPr>
        <w:t xml:space="preserve">Opis szkód powstałych na </w:t>
      </w:r>
      <w:r w:rsidR="001F612D" w:rsidRPr="00117E65">
        <w:rPr>
          <w:b/>
          <w:bCs/>
          <w:u w:val="single"/>
        </w:rPr>
        <w:t>części nieruchomości stano</w:t>
      </w:r>
      <w:r w:rsidR="00E83AFE" w:rsidRPr="00117E65">
        <w:rPr>
          <w:b/>
          <w:bCs/>
          <w:u w:val="single"/>
        </w:rPr>
        <w:t>wiącej pas montażowy gazociągu</w:t>
      </w:r>
      <w:r w:rsidRPr="00117E65">
        <w:rPr>
          <w:b/>
          <w:bCs/>
          <w:u w:val="single"/>
        </w:rPr>
        <w:t>:</w:t>
      </w:r>
    </w:p>
    <w:p w14:paraId="1C79F1A7" w14:textId="3CB2C06D" w:rsidR="006177BC" w:rsidRPr="00A27D77" w:rsidRDefault="009250AC" w:rsidP="009A3161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</w:pPr>
      <w:r w:rsidRPr="00A27D77">
        <w:t>U</w:t>
      </w:r>
      <w:r w:rsidR="006177BC" w:rsidRPr="00A27D77">
        <w:t xml:space="preserve">prawy polowe, trwałe użytki, uprawy wieloletnie </w:t>
      </w:r>
      <w:r w:rsidR="001B6888" w:rsidRPr="00A27D77">
        <w:t>znajdujące się</w:t>
      </w:r>
      <w:r w:rsidR="006177BC" w:rsidRPr="00A27D77">
        <w:t xml:space="preserve"> na działce</w:t>
      </w:r>
      <w:r w:rsidR="00F96F89">
        <w:t>, które uległy zniszczeniu</w:t>
      </w:r>
      <w:r w:rsidR="006177BC" w:rsidRPr="00A27D77">
        <w:t>:</w:t>
      </w:r>
      <w:r w:rsidR="006177BC" w:rsidRPr="00A27D77">
        <w:tab/>
      </w:r>
    </w:p>
    <w:p w14:paraId="510B1A79" w14:textId="7AE5ECAF" w:rsidR="006177BC" w:rsidRPr="00A27D77" w:rsidRDefault="006177BC" w:rsidP="009A3161">
      <w:pPr>
        <w:tabs>
          <w:tab w:val="right" w:leader="dot" w:pos="10772"/>
        </w:tabs>
        <w:spacing w:line="480" w:lineRule="auto"/>
        <w:jc w:val="both"/>
      </w:pPr>
      <w:r w:rsidRPr="00A27D77">
        <w:tab/>
      </w:r>
    </w:p>
    <w:p w14:paraId="61B5ED62" w14:textId="4A227C69" w:rsidR="006177BC" w:rsidRDefault="006177BC" w:rsidP="009A3161">
      <w:pPr>
        <w:tabs>
          <w:tab w:val="right" w:leader="dot" w:pos="10772"/>
        </w:tabs>
        <w:spacing w:line="480" w:lineRule="auto"/>
        <w:jc w:val="both"/>
      </w:pPr>
      <w:r w:rsidRPr="00A27D77">
        <w:tab/>
      </w:r>
    </w:p>
    <w:p w14:paraId="1C50A4A6" w14:textId="77777777" w:rsidR="00117E65" w:rsidRDefault="00117E65" w:rsidP="00117E65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280BB1DF" w14:textId="72BC9E26" w:rsidR="00117E65" w:rsidRDefault="00117E65" w:rsidP="00117E65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44ABA652" w14:textId="77777777" w:rsidR="00936769" w:rsidRDefault="00936769" w:rsidP="00936769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490C0127" w14:textId="6763BA3A" w:rsidR="00936769" w:rsidRDefault="00936769" w:rsidP="00936769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616DDDE7" w14:textId="77777777" w:rsidR="00C14B2A" w:rsidRDefault="00C14B2A" w:rsidP="00C14B2A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77EC375B" w14:textId="4EE6D609" w:rsidR="00C14B2A" w:rsidRPr="00A27D77" w:rsidRDefault="00C14B2A" w:rsidP="00C14B2A">
      <w:pPr>
        <w:tabs>
          <w:tab w:val="right" w:leader="dot" w:pos="10772"/>
        </w:tabs>
        <w:spacing w:line="480" w:lineRule="auto"/>
        <w:jc w:val="both"/>
      </w:pPr>
      <w:r>
        <w:tab/>
      </w:r>
    </w:p>
    <w:p w14:paraId="7C5967A7" w14:textId="530C42D1" w:rsidR="001F612D" w:rsidRDefault="00E61158" w:rsidP="009A3161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</w:pPr>
      <w:r w:rsidRPr="00A27D77">
        <w:t>Wycięta lub uszkodzona z</w:t>
      </w:r>
      <w:r w:rsidR="001F612D" w:rsidRPr="00A27D77">
        <w:t xml:space="preserve">ieleń – drzewa </w:t>
      </w:r>
      <w:r w:rsidR="00D5014C" w:rsidRPr="00A27D77">
        <w:t xml:space="preserve">i </w:t>
      </w:r>
      <w:r w:rsidR="001F612D" w:rsidRPr="00A27D77">
        <w:t xml:space="preserve">krzewy, w tym owocowe </w:t>
      </w:r>
      <w:bookmarkStart w:id="18" w:name="_Hlk65527055"/>
      <w:r w:rsidR="006C67A8" w:rsidRPr="006C67A8">
        <w:t>TAK / NIE *</w:t>
      </w:r>
      <w:bookmarkEnd w:id="18"/>
    </w:p>
    <w:p w14:paraId="414C6AB5" w14:textId="294917DE" w:rsidR="00565D34" w:rsidRDefault="00565D34" w:rsidP="00565D34">
      <w:pPr>
        <w:tabs>
          <w:tab w:val="right" w:leader="dot" w:pos="10772"/>
        </w:tabs>
        <w:spacing w:line="480" w:lineRule="auto"/>
        <w:jc w:val="both"/>
      </w:pPr>
      <w:r>
        <w:t xml:space="preserve">Zgodnie z inwentaryzacją z cz. I protokołu </w:t>
      </w:r>
      <w:r w:rsidR="006C67A8" w:rsidRPr="006C67A8">
        <w:t>TAK / NIE *</w:t>
      </w:r>
    </w:p>
    <w:p w14:paraId="0DE19A8F" w14:textId="61C42EDE" w:rsidR="00565D34" w:rsidRDefault="00565D34" w:rsidP="00565D34">
      <w:pPr>
        <w:tabs>
          <w:tab w:val="right" w:leader="dot" w:pos="10772"/>
        </w:tabs>
        <w:ind w:left="284"/>
        <w:jc w:val="both"/>
        <w:rPr>
          <w:sz w:val="14"/>
          <w:szCs w:val="14"/>
        </w:rPr>
      </w:pPr>
      <w:r w:rsidRPr="00145C2A">
        <w:rPr>
          <w:sz w:val="14"/>
          <w:szCs w:val="14"/>
        </w:rPr>
        <w:t xml:space="preserve">Jeśli na działce </w:t>
      </w:r>
      <w:r>
        <w:rPr>
          <w:sz w:val="14"/>
          <w:szCs w:val="14"/>
        </w:rPr>
        <w:t xml:space="preserve">usunięto </w:t>
      </w:r>
      <w:r w:rsidRPr="00145C2A">
        <w:rPr>
          <w:sz w:val="14"/>
          <w:szCs w:val="14"/>
        </w:rPr>
        <w:t xml:space="preserve">drzewa i krzewy </w:t>
      </w:r>
      <w:r>
        <w:rPr>
          <w:sz w:val="14"/>
          <w:szCs w:val="14"/>
        </w:rPr>
        <w:t xml:space="preserve">inne niż wymienione w cz. I </w:t>
      </w:r>
      <w:r w:rsidRPr="00145C2A">
        <w:rPr>
          <w:sz w:val="14"/>
          <w:szCs w:val="14"/>
        </w:rPr>
        <w:t>do niniejszego protokołu należy dołączyć</w:t>
      </w:r>
      <w:r>
        <w:rPr>
          <w:sz w:val="14"/>
          <w:szCs w:val="14"/>
        </w:rPr>
        <w:t xml:space="preserve"> </w:t>
      </w:r>
      <w:r w:rsidRPr="00145C2A">
        <w:rPr>
          <w:sz w:val="14"/>
          <w:szCs w:val="14"/>
        </w:rPr>
        <w:t xml:space="preserve"> inwentaryzacj</w:t>
      </w:r>
      <w:r>
        <w:rPr>
          <w:sz w:val="14"/>
          <w:szCs w:val="14"/>
        </w:rPr>
        <w:t>ę usuniętej z nieruchomości</w:t>
      </w:r>
      <w:r w:rsidRPr="00145C2A">
        <w:rPr>
          <w:sz w:val="14"/>
          <w:szCs w:val="14"/>
        </w:rPr>
        <w:t xml:space="preserve"> zieleni</w:t>
      </w:r>
      <w:r>
        <w:rPr>
          <w:sz w:val="14"/>
          <w:szCs w:val="14"/>
        </w:rPr>
        <w:t xml:space="preserve"> zawierającą m.in. nazwę (rodzaj), obwód (lub obwody), wysokość, wiek, szerokość korony drzew lub krzewów</w:t>
      </w:r>
      <w:r w:rsidR="00936769">
        <w:rPr>
          <w:sz w:val="14"/>
          <w:szCs w:val="14"/>
        </w:rPr>
        <w:t xml:space="preserve"> wraz z wskazaniem różnic w stosunku do inwentaryzacji z cz</w:t>
      </w:r>
      <w:r w:rsidR="00700F94">
        <w:rPr>
          <w:sz w:val="14"/>
          <w:szCs w:val="14"/>
        </w:rPr>
        <w:t>.</w:t>
      </w:r>
      <w:r w:rsidR="00936769">
        <w:rPr>
          <w:sz w:val="14"/>
          <w:szCs w:val="14"/>
        </w:rPr>
        <w:t xml:space="preserve"> I protokołu.</w:t>
      </w:r>
    </w:p>
    <w:p w14:paraId="249E6D04" w14:textId="77777777" w:rsidR="00565D34" w:rsidRPr="00A27D77" w:rsidRDefault="00565D34" w:rsidP="00565D34">
      <w:pPr>
        <w:tabs>
          <w:tab w:val="right" w:leader="dot" w:pos="10772"/>
        </w:tabs>
        <w:spacing w:line="480" w:lineRule="auto"/>
        <w:jc w:val="both"/>
      </w:pPr>
    </w:p>
    <w:p w14:paraId="368ED673" w14:textId="261A4328" w:rsidR="00715A55" w:rsidRPr="00A27D77" w:rsidRDefault="00715A55" w:rsidP="009A3161">
      <w:pPr>
        <w:tabs>
          <w:tab w:val="right" w:leader="dot" w:pos="10772"/>
        </w:tabs>
        <w:spacing w:line="480" w:lineRule="auto"/>
        <w:jc w:val="both"/>
      </w:pPr>
      <w:r w:rsidRPr="00A27D77">
        <w:t>Numer protokołu przekazania drewna</w:t>
      </w:r>
      <w:r w:rsidRPr="00A27D77">
        <w:tab/>
      </w:r>
    </w:p>
    <w:p w14:paraId="636E4B47" w14:textId="3167BDD5" w:rsidR="001B6888" w:rsidRPr="00117E65" w:rsidRDefault="001F612D" w:rsidP="00565D34">
      <w:pPr>
        <w:tabs>
          <w:tab w:val="right" w:leader="dot" w:pos="10772"/>
        </w:tabs>
        <w:spacing w:line="480" w:lineRule="auto"/>
        <w:ind w:left="284"/>
        <w:jc w:val="both"/>
        <w:rPr>
          <w:sz w:val="14"/>
          <w:szCs w:val="14"/>
        </w:rPr>
      </w:pPr>
      <w:r w:rsidRPr="00117E65">
        <w:rPr>
          <w:sz w:val="14"/>
          <w:szCs w:val="14"/>
        </w:rPr>
        <w:t xml:space="preserve">Jeśli na działce </w:t>
      </w:r>
      <w:r w:rsidR="00E61158" w:rsidRPr="00117E65">
        <w:rPr>
          <w:sz w:val="14"/>
          <w:szCs w:val="14"/>
        </w:rPr>
        <w:t>prowadzono wycinkę</w:t>
      </w:r>
      <w:r w:rsidRPr="00117E65">
        <w:rPr>
          <w:sz w:val="14"/>
          <w:szCs w:val="14"/>
        </w:rPr>
        <w:t xml:space="preserve"> do niniejszego protokołu należy dołączyć</w:t>
      </w:r>
      <w:r w:rsidR="001B1BFE" w:rsidRPr="00117E65">
        <w:rPr>
          <w:sz w:val="14"/>
          <w:szCs w:val="14"/>
        </w:rPr>
        <w:t xml:space="preserve"> protokół </w:t>
      </w:r>
      <w:r w:rsidR="00B10C9F" w:rsidRPr="00117E65">
        <w:rPr>
          <w:sz w:val="14"/>
          <w:szCs w:val="14"/>
        </w:rPr>
        <w:t>kontroli przekazania drewna.</w:t>
      </w:r>
    </w:p>
    <w:p w14:paraId="73EA5A36" w14:textId="0093AE8D" w:rsidR="00F74283" w:rsidRDefault="00F74283" w:rsidP="009A3161">
      <w:pPr>
        <w:tabs>
          <w:tab w:val="right" w:leader="dot" w:pos="10772"/>
        </w:tabs>
        <w:spacing w:line="480" w:lineRule="auto"/>
        <w:jc w:val="both"/>
        <w:rPr>
          <w:sz w:val="16"/>
          <w:szCs w:val="16"/>
        </w:rPr>
      </w:pPr>
    </w:p>
    <w:p w14:paraId="23980520" w14:textId="6537B493" w:rsidR="001F612D" w:rsidRPr="00A27D77" w:rsidRDefault="001F612D" w:rsidP="009A3161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</w:pPr>
      <w:r w:rsidRPr="00A27D77">
        <w:t xml:space="preserve">Inne </w:t>
      </w:r>
      <w:r w:rsidR="00FD233D" w:rsidRPr="00A27D77">
        <w:t>zniszczone lub uszkodzone</w:t>
      </w:r>
      <w:r w:rsidRPr="00A27D77">
        <w:t xml:space="preserve"> elementy zagospodarowania działki:</w:t>
      </w:r>
      <w:r w:rsidRPr="00A27D77">
        <w:tab/>
      </w:r>
    </w:p>
    <w:p w14:paraId="1A095426" w14:textId="77777777" w:rsidR="001F612D" w:rsidRPr="00A27D77" w:rsidRDefault="001F612D" w:rsidP="009A3161">
      <w:pPr>
        <w:tabs>
          <w:tab w:val="right" w:leader="dot" w:pos="10772"/>
        </w:tabs>
        <w:spacing w:line="480" w:lineRule="auto"/>
      </w:pPr>
      <w:r w:rsidRPr="00A27D77">
        <w:tab/>
      </w:r>
    </w:p>
    <w:p w14:paraId="72EE0021" w14:textId="77777777" w:rsidR="001F612D" w:rsidRPr="00A27D77" w:rsidRDefault="001F612D" w:rsidP="009A3161">
      <w:pPr>
        <w:tabs>
          <w:tab w:val="right" w:leader="dot" w:pos="10772"/>
        </w:tabs>
        <w:spacing w:line="480" w:lineRule="auto"/>
      </w:pPr>
      <w:r w:rsidRPr="00A27D77">
        <w:tab/>
      </w:r>
    </w:p>
    <w:p w14:paraId="2F87F963" w14:textId="263A4CDD" w:rsidR="001F612D" w:rsidRDefault="001F612D" w:rsidP="009A3161">
      <w:pPr>
        <w:tabs>
          <w:tab w:val="right" w:leader="dot" w:pos="10772"/>
        </w:tabs>
        <w:spacing w:line="480" w:lineRule="auto"/>
      </w:pPr>
      <w:bookmarkStart w:id="19" w:name="_Hlk65523200"/>
      <w:bookmarkStart w:id="20" w:name="_Hlk65348790"/>
      <w:r w:rsidRPr="00A27D77">
        <w:tab/>
      </w:r>
    </w:p>
    <w:p w14:paraId="098DAB9A" w14:textId="77777777" w:rsidR="00117E65" w:rsidRDefault="00117E65" w:rsidP="00117E65">
      <w:pPr>
        <w:tabs>
          <w:tab w:val="right" w:leader="dot" w:pos="10772"/>
        </w:tabs>
        <w:spacing w:line="480" w:lineRule="auto"/>
      </w:pPr>
      <w:r>
        <w:lastRenderedPageBreak/>
        <w:tab/>
      </w:r>
    </w:p>
    <w:bookmarkEnd w:id="19"/>
    <w:p w14:paraId="0DC1E691" w14:textId="77777777" w:rsidR="00936769" w:rsidRDefault="00117E65" w:rsidP="00936769">
      <w:pPr>
        <w:tabs>
          <w:tab w:val="right" w:leader="dot" w:pos="10772"/>
        </w:tabs>
        <w:spacing w:line="480" w:lineRule="auto"/>
      </w:pPr>
      <w:r>
        <w:tab/>
      </w:r>
      <w:r w:rsidR="00936769">
        <w:tab/>
      </w:r>
    </w:p>
    <w:p w14:paraId="25A384C4" w14:textId="4978BC7C" w:rsidR="00117E65" w:rsidRDefault="00936769" w:rsidP="00936769">
      <w:pPr>
        <w:tabs>
          <w:tab w:val="right" w:leader="dot" w:pos="10772"/>
        </w:tabs>
        <w:spacing w:line="480" w:lineRule="auto"/>
      </w:pPr>
      <w:r>
        <w:tab/>
      </w:r>
    </w:p>
    <w:p w14:paraId="615EC3DE" w14:textId="77777777" w:rsidR="00C14B2A" w:rsidRDefault="00C14B2A" w:rsidP="00C14B2A">
      <w:pPr>
        <w:tabs>
          <w:tab w:val="right" w:leader="dot" w:pos="10772"/>
        </w:tabs>
        <w:spacing w:line="480" w:lineRule="auto"/>
      </w:pPr>
      <w:r>
        <w:tab/>
      </w:r>
    </w:p>
    <w:p w14:paraId="37E3C647" w14:textId="0B8D0946" w:rsidR="00C14B2A" w:rsidRPr="00A27D77" w:rsidRDefault="00C14B2A" w:rsidP="00C14B2A">
      <w:pPr>
        <w:tabs>
          <w:tab w:val="right" w:leader="dot" w:pos="10772"/>
        </w:tabs>
        <w:spacing w:line="480" w:lineRule="auto"/>
      </w:pPr>
      <w:r>
        <w:tab/>
      </w:r>
    </w:p>
    <w:bookmarkEnd w:id="20"/>
    <w:p w14:paraId="3526EB29" w14:textId="759A226C" w:rsidR="006177BC" w:rsidRPr="00A27D77" w:rsidRDefault="00585405" w:rsidP="009A3161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</w:pPr>
      <w:r>
        <w:t>N</w:t>
      </w:r>
      <w:r w:rsidR="006177BC" w:rsidRPr="00A27D77">
        <w:t>a nieruchomości prowadzono odbudowę systemu melioracji</w:t>
      </w:r>
      <w:r>
        <w:t xml:space="preserve"> -</w:t>
      </w:r>
      <w:r w:rsidR="006177BC" w:rsidRPr="00A27D77">
        <w:t xml:space="preserve"> </w:t>
      </w:r>
      <w:r w:rsidR="006C67A8" w:rsidRPr="006C67A8">
        <w:t xml:space="preserve">TAK / NIE </w:t>
      </w:r>
      <w:r>
        <w:t>/ NIE DOTYCZY</w:t>
      </w:r>
      <w:r w:rsidR="006C67A8" w:rsidRPr="006C67A8">
        <w:t>*</w:t>
      </w:r>
    </w:p>
    <w:p w14:paraId="1DADA656" w14:textId="716E3919" w:rsidR="001B1BFE" w:rsidRPr="00A27D77" w:rsidRDefault="001B1BFE" w:rsidP="009A3161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 w:rsidRPr="00A27D77">
        <w:t>Numer protokołu kontroli odbudowy systemów drenarskich</w:t>
      </w:r>
      <w:r w:rsidRPr="00A27D77">
        <w:tab/>
      </w:r>
    </w:p>
    <w:p w14:paraId="4A53544B" w14:textId="2D30BD45" w:rsidR="006177BC" w:rsidRPr="00A27D77" w:rsidRDefault="00585405" w:rsidP="009A3161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</w:pPr>
      <w:r>
        <w:t>Teren nieruchomości po pracach został poprawnie zrekultywowany -</w:t>
      </w:r>
      <w:r w:rsidR="006177BC" w:rsidRPr="00A27D77">
        <w:t xml:space="preserve"> </w:t>
      </w:r>
      <w:r w:rsidR="006C67A8" w:rsidRPr="006C67A8">
        <w:t>TAK / NIE *</w:t>
      </w:r>
    </w:p>
    <w:p w14:paraId="359AEBFB" w14:textId="77777777" w:rsidR="004D6865" w:rsidRDefault="00490F0A" w:rsidP="009A3161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 w:rsidRPr="00A27D77">
        <w:t>Numer protokołu kontroli przywrócenia do właściwego stanu powierzchni terenów rolniczych/leśnych</w:t>
      </w:r>
      <w:r w:rsidR="004D6865">
        <w:t>:</w:t>
      </w:r>
    </w:p>
    <w:p w14:paraId="560B98EF" w14:textId="11278EB8" w:rsidR="00490F0A" w:rsidRPr="00A27D77" w:rsidRDefault="00490F0A" w:rsidP="009A3161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 w:rsidRPr="00A27D77">
        <w:tab/>
      </w:r>
    </w:p>
    <w:p w14:paraId="0B3EA92D" w14:textId="3156B445" w:rsidR="006177BC" w:rsidRPr="00A27D77" w:rsidRDefault="00585405" w:rsidP="009A3161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</w:pPr>
      <w:r>
        <w:t>T</w:t>
      </w:r>
      <w:r w:rsidR="006177BC" w:rsidRPr="00A27D77">
        <w:t xml:space="preserve">eren nieruchomości </w:t>
      </w:r>
      <w:r w:rsidR="00B10C9F" w:rsidRPr="00A27D77">
        <w:t xml:space="preserve">po inwestycji </w:t>
      </w:r>
      <w:r w:rsidR="006177BC" w:rsidRPr="00A27D77">
        <w:t xml:space="preserve">został </w:t>
      </w:r>
      <w:r w:rsidR="00B10C9F" w:rsidRPr="00A27D77">
        <w:t>przywrócony do stanu pierwotnego</w:t>
      </w:r>
      <w:r w:rsidR="006177BC" w:rsidRPr="00A27D77">
        <w:t xml:space="preserve">? </w:t>
      </w:r>
      <w:r w:rsidR="006C67A8" w:rsidRPr="00A27D77">
        <w:t>T</w:t>
      </w:r>
      <w:r w:rsidR="006C67A8">
        <w:t xml:space="preserve">AK </w:t>
      </w:r>
      <w:r w:rsidR="006177BC" w:rsidRPr="00A27D77">
        <w:t>/</w:t>
      </w:r>
      <w:r w:rsidR="006C67A8">
        <w:t xml:space="preserve"> NIE </w:t>
      </w:r>
      <w:r w:rsidR="00715A55" w:rsidRPr="00A27D77">
        <w:t>*</w:t>
      </w:r>
    </w:p>
    <w:p w14:paraId="1D635F08" w14:textId="63962764" w:rsidR="00BA1F38" w:rsidRPr="00A27D77" w:rsidRDefault="00585405" w:rsidP="009A3161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</w:pPr>
      <w:r>
        <w:t>N</w:t>
      </w:r>
      <w:r w:rsidR="00F31F1E" w:rsidRPr="00A27D77">
        <w:t xml:space="preserve">a działce </w:t>
      </w:r>
      <w:r w:rsidR="004D6865">
        <w:t>odbudowano punkty graniczne</w:t>
      </w:r>
      <w:r w:rsidR="00F31F1E" w:rsidRPr="00A27D77">
        <w:t xml:space="preserve">? </w:t>
      </w:r>
      <w:r w:rsidR="006C67A8" w:rsidRPr="00A27D77">
        <w:t>T</w:t>
      </w:r>
      <w:r w:rsidR="006C67A8">
        <w:t xml:space="preserve">AK </w:t>
      </w:r>
      <w:r w:rsidR="00F31F1E" w:rsidRPr="00A27D77">
        <w:t>/</w:t>
      </w:r>
      <w:r w:rsidR="006C67A8">
        <w:t xml:space="preserve"> NIE / NIE DOTYCZY </w:t>
      </w:r>
      <w:r w:rsidR="00F31F1E" w:rsidRPr="00A27D77">
        <w:t>*</w:t>
      </w:r>
    </w:p>
    <w:p w14:paraId="17AD0387" w14:textId="5FC0B860" w:rsidR="00585405" w:rsidRDefault="00585405" w:rsidP="009A3161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ind w:left="284" w:hanging="284"/>
        <w:jc w:val="both"/>
      </w:pPr>
      <w:r>
        <w:t>N</w:t>
      </w:r>
      <w:r w:rsidR="00F31F1E" w:rsidRPr="00A27D77">
        <w:t>a działce posadowiono</w:t>
      </w:r>
      <w:r>
        <w:t xml:space="preserve"> elementy naziemne</w:t>
      </w:r>
      <w:r w:rsidR="00F31F1E" w:rsidRPr="00A27D77">
        <w:t xml:space="preserve"> </w:t>
      </w:r>
      <w:r w:rsidR="002A3D43">
        <w:t xml:space="preserve">(np. </w:t>
      </w:r>
      <w:r w:rsidR="00F31F1E" w:rsidRPr="00A27D77">
        <w:t>słupki znacznikowe/</w:t>
      </w:r>
      <w:r w:rsidR="00A74BCA" w:rsidRPr="00A27D77">
        <w:t>kolumny wydmuchowe</w:t>
      </w:r>
      <w:r w:rsidR="00117E65">
        <w:t>/</w:t>
      </w:r>
      <w:r w:rsidR="002A3D43">
        <w:t xml:space="preserve"> studzienki itp.)</w:t>
      </w:r>
      <w:r w:rsidR="00F31F1E" w:rsidRPr="00A27D77">
        <w:t xml:space="preserve"> </w:t>
      </w:r>
      <w:r>
        <w:t xml:space="preserve">- </w:t>
      </w:r>
      <w:r w:rsidR="006C67A8">
        <w:t xml:space="preserve">TAK </w:t>
      </w:r>
      <w:r w:rsidR="00F31F1E" w:rsidRPr="00A27D77">
        <w:t>/</w:t>
      </w:r>
      <w:r w:rsidR="006C67A8">
        <w:t xml:space="preserve"> NIE</w:t>
      </w:r>
      <w:r w:rsidR="00F31F1E" w:rsidRPr="00A27D77">
        <w:t xml:space="preserve">* </w:t>
      </w:r>
    </w:p>
    <w:p w14:paraId="3B23704D" w14:textId="15FFF6D5" w:rsidR="007C6411" w:rsidRDefault="00565D34" w:rsidP="00585405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>
        <w:t>OPIS (rodz</w:t>
      </w:r>
      <w:r w:rsidR="007C6411">
        <w:t>aj, ilość sztuk, charakterystyka):</w:t>
      </w:r>
    </w:p>
    <w:p w14:paraId="62220A4D" w14:textId="5FB79F6D" w:rsidR="00F31F1E" w:rsidRDefault="00F31F1E" w:rsidP="007C6411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 w:rsidRPr="00A27D77">
        <w:t>………</w:t>
      </w:r>
      <w:r w:rsidR="00565D3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21" w:name="_Hlk65658400"/>
      <w:r w:rsidR="00565D3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End w:id="21"/>
    </w:p>
    <w:p w14:paraId="226C0E3D" w14:textId="4E3B4B69" w:rsidR="00C14B2A" w:rsidRPr="00A27D77" w:rsidRDefault="00C14B2A" w:rsidP="007C6411">
      <w:pPr>
        <w:pStyle w:val="Akapitzlist"/>
        <w:tabs>
          <w:tab w:val="right" w:leader="dot" w:pos="10772"/>
        </w:tabs>
        <w:spacing w:line="480" w:lineRule="auto"/>
        <w:ind w:left="284"/>
        <w:jc w:val="both"/>
      </w:pPr>
      <w:r w:rsidRPr="00C14B2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4A2F95" w14:textId="2DFAA634" w:rsidR="006177BC" w:rsidRPr="00A27D77" w:rsidRDefault="00585405" w:rsidP="009A3161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jc w:val="both"/>
      </w:pPr>
      <w:r>
        <w:t>P</w:t>
      </w:r>
      <w:r w:rsidR="006177BC" w:rsidRPr="00A27D77">
        <w:t xml:space="preserve">odczas realizacji robót wystąpiły szkody poza pasem montażowym </w:t>
      </w:r>
      <w:bookmarkStart w:id="22" w:name="_Hlk65525743"/>
      <w:r>
        <w:t xml:space="preserve">- </w:t>
      </w:r>
      <w:r w:rsidR="006C67A8" w:rsidRPr="006C67A8">
        <w:t>TAK / NIE *</w:t>
      </w:r>
      <w:bookmarkEnd w:id="22"/>
    </w:p>
    <w:p w14:paraId="47BAC8E5" w14:textId="1C2D90EF" w:rsidR="00B10C9F" w:rsidRPr="00A27D77" w:rsidRDefault="00B10C9F" w:rsidP="009A3161">
      <w:pPr>
        <w:tabs>
          <w:tab w:val="right" w:leader="dot" w:pos="10772"/>
        </w:tabs>
        <w:spacing w:line="480" w:lineRule="auto"/>
        <w:ind w:left="284"/>
      </w:pPr>
      <w:r w:rsidRPr="00A27D77">
        <w:t>rodzaj szkody</w:t>
      </w:r>
      <w:r w:rsidR="00FA6E0F" w:rsidRPr="00A27D77">
        <w:tab/>
      </w:r>
    </w:p>
    <w:p w14:paraId="6C4CE440" w14:textId="26523553" w:rsidR="00B10C9F" w:rsidRPr="00A27D77" w:rsidRDefault="00B10C9F" w:rsidP="009A3161">
      <w:pPr>
        <w:tabs>
          <w:tab w:val="right" w:leader="dot" w:pos="10772"/>
        </w:tabs>
        <w:spacing w:line="480" w:lineRule="auto"/>
        <w:ind w:left="284"/>
      </w:pPr>
      <w:r w:rsidRPr="00A27D77">
        <w:t>powierzchni</w:t>
      </w:r>
      <w:r w:rsidR="00F96F89">
        <w:t>a</w:t>
      </w:r>
      <w:r w:rsidRPr="00A27D77">
        <w:t xml:space="preserve"> szkody</w:t>
      </w:r>
      <w:r w:rsidR="00FA6E0F" w:rsidRPr="00A27D77">
        <w:tab/>
      </w:r>
    </w:p>
    <w:p w14:paraId="6C4BA7DF" w14:textId="71EA14C8" w:rsidR="00B10C9F" w:rsidRPr="00A27D77" w:rsidRDefault="00B10C9F" w:rsidP="009A3161">
      <w:pPr>
        <w:tabs>
          <w:tab w:val="right" w:leader="dot" w:pos="10772"/>
        </w:tabs>
        <w:spacing w:line="480" w:lineRule="auto"/>
        <w:ind w:left="284"/>
      </w:pPr>
      <w:r w:rsidRPr="00A27D77">
        <w:t>okres zajęcia</w:t>
      </w:r>
      <w:r w:rsidR="00FA6E0F" w:rsidRPr="00A27D77">
        <w:tab/>
      </w:r>
    </w:p>
    <w:p w14:paraId="3C056AE8" w14:textId="1A5D1D9B" w:rsidR="00FD233D" w:rsidRPr="00A27D77" w:rsidRDefault="00FA6E0F" w:rsidP="009A3161">
      <w:pPr>
        <w:tabs>
          <w:tab w:val="right" w:leader="dot" w:pos="10772"/>
        </w:tabs>
        <w:spacing w:line="480" w:lineRule="auto"/>
        <w:ind w:left="284"/>
      </w:pPr>
      <w:r w:rsidRPr="00A27D77">
        <w:t>szkoda została</w:t>
      </w:r>
      <w:r w:rsidR="00B10C9F" w:rsidRPr="00A27D77">
        <w:t xml:space="preserve"> zrekom</w:t>
      </w:r>
      <w:r w:rsidRPr="00A27D77">
        <w:t xml:space="preserve">pensowana przez Wykonawcę Robót? </w:t>
      </w:r>
      <w:r w:rsidR="006C67A8" w:rsidRPr="006C67A8">
        <w:t>TAK / NIE *</w:t>
      </w:r>
    </w:p>
    <w:p w14:paraId="1E8AEEED" w14:textId="5CE194E4" w:rsidR="00FD233D" w:rsidRDefault="00FA6E0F" w:rsidP="009A3161">
      <w:pPr>
        <w:tabs>
          <w:tab w:val="right" w:leader="dot" w:pos="10772"/>
        </w:tabs>
        <w:spacing w:line="480" w:lineRule="auto"/>
        <w:ind w:left="284"/>
      </w:pPr>
      <w:r w:rsidRPr="00A27D77">
        <w:t xml:space="preserve">kiedy szkoda została zrekompensowana? ……………………… </w:t>
      </w:r>
    </w:p>
    <w:p w14:paraId="537C911A" w14:textId="6A8945E0" w:rsidR="004D6865" w:rsidRDefault="00FD233D" w:rsidP="004D6865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  <w:jc w:val="both"/>
      </w:pPr>
      <w:r w:rsidRPr="00A27D77">
        <w:lastRenderedPageBreak/>
        <w:tab/>
      </w:r>
      <w:r w:rsidR="00585405">
        <w:t>W</w:t>
      </w:r>
      <w:r w:rsidR="004D6865" w:rsidRPr="00A27D77">
        <w:t xml:space="preserve">łaściciel nieruchomości dokonał zgłoszenia formalnego wyłączenia nieruchomości z przysługujących dopłat do produkcji rolnej? </w:t>
      </w:r>
      <w:r w:rsidR="004D6865">
        <w:t xml:space="preserve">Na podstawie oświadczenia Właściciela: </w:t>
      </w:r>
      <w:r w:rsidR="006C67A8" w:rsidRPr="006C67A8">
        <w:t>TAK / NIE *</w:t>
      </w:r>
      <w:r w:rsidR="006C67A8">
        <w:t xml:space="preserve"> </w:t>
      </w:r>
      <w:r w:rsidR="004D6865" w:rsidRPr="00A27D77">
        <w:t>w dniu ………</w:t>
      </w:r>
      <w:r w:rsidR="004D6865">
        <w:t>……….</w:t>
      </w:r>
      <w:r w:rsidR="004D6865" w:rsidRPr="00A27D77">
        <w:t>………</w:t>
      </w:r>
    </w:p>
    <w:p w14:paraId="2F4A9CB7" w14:textId="2D3473F8" w:rsidR="00585405" w:rsidRDefault="00585405" w:rsidP="00585405">
      <w:pPr>
        <w:pStyle w:val="Akapitzlist"/>
        <w:tabs>
          <w:tab w:val="right" w:leader="dot" w:pos="10772"/>
        </w:tabs>
        <w:spacing w:line="480" w:lineRule="auto"/>
        <w:ind w:left="360"/>
        <w:jc w:val="both"/>
      </w:pPr>
      <w:r>
        <w:t>Właściciel na potwierdzenie przedłożył dokumenty potwierdzające powyższe – TAK / NIE / NIE DOTYCZY *</w:t>
      </w:r>
    </w:p>
    <w:p w14:paraId="677554B1" w14:textId="3A878FFB" w:rsidR="004D6865" w:rsidRDefault="00AE1C5C" w:rsidP="004D6865">
      <w:pPr>
        <w:pStyle w:val="Akapitzlist"/>
        <w:numPr>
          <w:ilvl w:val="0"/>
          <w:numId w:val="10"/>
        </w:numPr>
        <w:tabs>
          <w:tab w:val="right" w:leader="dot" w:pos="10772"/>
        </w:tabs>
        <w:spacing w:line="480" w:lineRule="auto"/>
      </w:pPr>
      <w:r>
        <w:t>D</w:t>
      </w:r>
      <w:r w:rsidR="004D6865" w:rsidRPr="00A27D77">
        <w:t>ziałka jest przedmiotem dzierżawy</w:t>
      </w:r>
      <w:r>
        <w:t xml:space="preserve"> -</w:t>
      </w:r>
      <w:r w:rsidR="004D6865" w:rsidRPr="00A27D77">
        <w:t xml:space="preserve"> </w:t>
      </w:r>
      <w:r w:rsidR="00585405">
        <w:t>TAK / NIE 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4D6865" w:rsidRPr="00A27D77" w14:paraId="5D8E74EA" w14:textId="77777777" w:rsidTr="00FB51D7">
        <w:tc>
          <w:tcPr>
            <w:tcW w:w="5381" w:type="dxa"/>
          </w:tcPr>
          <w:p w14:paraId="7A594D46" w14:textId="77777777" w:rsidR="004D6865" w:rsidRPr="00A27D77" w:rsidRDefault="004D6865" w:rsidP="00FB51D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Imię i Nazwisko</w:t>
            </w:r>
            <w:r>
              <w:rPr>
                <w:bCs/>
              </w:rPr>
              <w:t xml:space="preserve"> dzierżawcy</w:t>
            </w:r>
            <w:r w:rsidRPr="00A27D77">
              <w:rPr>
                <w:bCs/>
              </w:rPr>
              <w:t>:</w:t>
            </w:r>
          </w:p>
        </w:tc>
        <w:tc>
          <w:tcPr>
            <w:tcW w:w="5381" w:type="dxa"/>
          </w:tcPr>
          <w:p w14:paraId="4EF66506" w14:textId="77777777" w:rsidR="004D6865" w:rsidRPr="00A27D77" w:rsidRDefault="004D6865" w:rsidP="00FB51D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4D6865" w:rsidRPr="00A27D77" w14:paraId="00E0A33F" w14:textId="77777777" w:rsidTr="00FB51D7">
        <w:tc>
          <w:tcPr>
            <w:tcW w:w="5381" w:type="dxa"/>
          </w:tcPr>
          <w:p w14:paraId="3D2817C4" w14:textId="77777777" w:rsidR="004D6865" w:rsidRPr="00A27D77" w:rsidRDefault="004D6865" w:rsidP="00FB51D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Adres:</w:t>
            </w:r>
          </w:p>
        </w:tc>
        <w:tc>
          <w:tcPr>
            <w:tcW w:w="5381" w:type="dxa"/>
          </w:tcPr>
          <w:p w14:paraId="46247D1D" w14:textId="77777777" w:rsidR="004D6865" w:rsidRPr="00A27D77" w:rsidRDefault="004D6865" w:rsidP="00FB51D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  <w:tr w:rsidR="004D6865" w:rsidRPr="00A27D77" w14:paraId="3E60353B" w14:textId="77777777" w:rsidTr="00FB51D7">
        <w:tc>
          <w:tcPr>
            <w:tcW w:w="5381" w:type="dxa"/>
          </w:tcPr>
          <w:p w14:paraId="44E355F8" w14:textId="77777777" w:rsidR="004D6865" w:rsidRPr="00A27D77" w:rsidRDefault="004D6865" w:rsidP="00FB51D7">
            <w:pPr>
              <w:tabs>
                <w:tab w:val="left" w:pos="1970"/>
              </w:tabs>
              <w:spacing w:line="480" w:lineRule="auto"/>
              <w:rPr>
                <w:bCs/>
              </w:rPr>
            </w:pPr>
            <w:r w:rsidRPr="00A27D77">
              <w:rPr>
                <w:bCs/>
              </w:rPr>
              <w:t>Telefon kontaktowy:</w:t>
            </w:r>
          </w:p>
        </w:tc>
        <w:tc>
          <w:tcPr>
            <w:tcW w:w="5381" w:type="dxa"/>
          </w:tcPr>
          <w:p w14:paraId="6065D9C5" w14:textId="77777777" w:rsidR="004D6865" w:rsidRPr="00A27D77" w:rsidRDefault="004D6865" w:rsidP="00FB51D7">
            <w:pPr>
              <w:tabs>
                <w:tab w:val="left" w:pos="1970"/>
              </w:tabs>
              <w:spacing w:line="480" w:lineRule="auto"/>
              <w:rPr>
                <w:b/>
                <w:u w:val="single"/>
              </w:rPr>
            </w:pPr>
          </w:p>
        </w:tc>
      </w:tr>
    </w:tbl>
    <w:p w14:paraId="38100FD1" w14:textId="537688C1" w:rsidR="006177BC" w:rsidRPr="004D6865" w:rsidRDefault="004D6865" w:rsidP="004D6865">
      <w:pPr>
        <w:pStyle w:val="Default"/>
        <w:spacing w:line="480" w:lineRule="auto"/>
        <w:ind w:left="360"/>
        <w:jc w:val="both"/>
        <w:rPr>
          <w:rFonts w:ascii="Century Gothic" w:hAnsi="Century Gothic"/>
          <w:color w:val="auto"/>
          <w:sz w:val="14"/>
          <w:szCs w:val="14"/>
        </w:rPr>
      </w:pPr>
      <w:r w:rsidRPr="004D6865">
        <w:rPr>
          <w:rFonts w:ascii="Century Gothic" w:hAnsi="Century Gothic"/>
          <w:color w:val="auto"/>
          <w:sz w:val="14"/>
          <w:szCs w:val="14"/>
        </w:rPr>
        <w:t>Należy wypełnić w przypadku zmian w stosunku do cz. I protokołu, w przypadku braku zmian należy „wykreślić” puste pola.</w:t>
      </w:r>
    </w:p>
    <w:p w14:paraId="6C700DD4" w14:textId="782F18CC" w:rsidR="004D6865" w:rsidRDefault="004D6865" w:rsidP="004D6865">
      <w:pPr>
        <w:pStyle w:val="Default"/>
        <w:spacing w:line="480" w:lineRule="auto"/>
        <w:ind w:left="36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44720F4E" w14:textId="77777777" w:rsidR="00394BF6" w:rsidRPr="00A27D77" w:rsidRDefault="00394BF6" w:rsidP="00394BF6">
      <w:pPr>
        <w:tabs>
          <w:tab w:val="left" w:pos="1970"/>
        </w:tabs>
        <w:spacing w:line="480" w:lineRule="auto"/>
        <w:rPr>
          <w:b/>
          <w:u w:val="single"/>
        </w:rPr>
      </w:pPr>
      <w:bookmarkStart w:id="23" w:name="_Hlk65700374"/>
      <w:r w:rsidRPr="00A27D77">
        <w:rPr>
          <w:b/>
          <w:u w:val="single"/>
        </w:rPr>
        <w:t>Uwagi:</w:t>
      </w:r>
    </w:p>
    <w:p w14:paraId="4E99EA28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p w14:paraId="01B8D308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p w14:paraId="2A848CDC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p w14:paraId="3A1C9B2F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p w14:paraId="767A1A96" w14:textId="77777777" w:rsidR="00394BF6" w:rsidRPr="00A27D77" w:rsidRDefault="00394BF6" w:rsidP="00394BF6">
      <w:pPr>
        <w:tabs>
          <w:tab w:val="right" w:leader="dot" w:pos="10772"/>
        </w:tabs>
        <w:spacing w:line="480" w:lineRule="auto"/>
      </w:pPr>
      <w:r w:rsidRPr="00A27D77">
        <w:tab/>
      </w:r>
    </w:p>
    <w:bookmarkEnd w:id="23"/>
    <w:p w14:paraId="41D73BC7" w14:textId="455AD564" w:rsidR="004D6865" w:rsidRDefault="00394BF6" w:rsidP="00394BF6">
      <w:pPr>
        <w:pStyle w:val="Default"/>
        <w:spacing w:line="480" w:lineRule="auto"/>
        <w:ind w:left="360"/>
        <w:jc w:val="both"/>
        <w:rPr>
          <w:rFonts w:ascii="Century Gothic" w:hAnsi="Century Gothic"/>
          <w:color w:val="auto"/>
          <w:sz w:val="20"/>
          <w:szCs w:val="20"/>
        </w:rPr>
      </w:pPr>
      <w:r w:rsidRPr="00A27D77">
        <w:tab/>
      </w:r>
    </w:p>
    <w:p w14:paraId="6A1196C4" w14:textId="3FD1D1B8" w:rsidR="004D6865" w:rsidRDefault="004D6865" w:rsidP="004D6865">
      <w:pPr>
        <w:pStyle w:val="Default"/>
        <w:spacing w:line="480" w:lineRule="auto"/>
        <w:ind w:left="36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6F6744A0" w14:textId="67C0A496" w:rsidR="004D6865" w:rsidRDefault="004D6865" w:rsidP="004D6865">
      <w:pPr>
        <w:pStyle w:val="Default"/>
        <w:spacing w:line="480" w:lineRule="auto"/>
        <w:ind w:left="36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6476EF13" w14:textId="77777777" w:rsidR="004D6865" w:rsidRPr="00A27D77" w:rsidRDefault="004D6865" w:rsidP="004D6865">
      <w:pPr>
        <w:pStyle w:val="Default"/>
        <w:spacing w:line="480" w:lineRule="auto"/>
        <w:ind w:left="360"/>
        <w:jc w:val="both"/>
        <w:rPr>
          <w:rFonts w:ascii="Century Gothic" w:hAnsi="Century Gothic"/>
          <w:color w:val="auto"/>
          <w:sz w:val="20"/>
          <w:szCs w:val="20"/>
        </w:rPr>
      </w:pPr>
    </w:p>
    <w:p w14:paraId="4649C359" w14:textId="77777777" w:rsidR="001F612D" w:rsidRPr="00A27D77" w:rsidRDefault="001F612D" w:rsidP="009A3161">
      <w:pPr>
        <w:spacing w:line="480" w:lineRule="auto"/>
        <w:rPr>
          <w:b/>
          <w:u w:val="single"/>
        </w:rPr>
      </w:pPr>
      <w:r w:rsidRPr="00A27D77">
        <w:rPr>
          <w:b/>
          <w:u w:val="single"/>
        </w:rPr>
        <w:t>Podpisy Komisji: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1F612D" w:rsidRPr="00A27D77" w14:paraId="08FC52EB" w14:textId="77777777" w:rsidTr="002733F4">
        <w:tc>
          <w:tcPr>
            <w:tcW w:w="5381" w:type="dxa"/>
          </w:tcPr>
          <w:p w14:paraId="787E15D1" w14:textId="77777777" w:rsidR="001F612D" w:rsidRPr="00A27D77" w:rsidRDefault="001F612D" w:rsidP="009A3161">
            <w:pPr>
              <w:pStyle w:val="Akapitzlist"/>
              <w:numPr>
                <w:ilvl w:val="0"/>
                <w:numId w:val="7"/>
              </w:numPr>
              <w:spacing w:line="480" w:lineRule="auto"/>
              <w:ind w:left="318" w:hanging="318"/>
            </w:pPr>
            <w:r w:rsidRPr="00A27D77">
              <w:t>…………………………………………………….</w:t>
            </w:r>
            <w:r w:rsidRPr="00A27D77">
              <w:tab/>
            </w:r>
          </w:p>
          <w:p w14:paraId="1817F168" w14:textId="77777777" w:rsidR="001F612D" w:rsidRPr="00A27D77" w:rsidRDefault="001F612D" w:rsidP="009A3161">
            <w:pPr>
              <w:pStyle w:val="Akapitzlist"/>
              <w:numPr>
                <w:ilvl w:val="0"/>
                <w:numId w:val="7"/>
              </w:numPr>
              <w:spacing w:line="480" w:lineRule="auto"/>
              <w:ind w:left="318" w:hanging="284"/>
              <w:rPr>
                <w:b/>
              </w:rPr>
            </w:pPr>
            <w:r w:rsidRPr="00A27D77">
              <w:t>…………………………………………………….</w:t>
            </w:r>
          </w:p>
          <w:p w14:paraId="6994EDA2" w14:textId="77777777" w:rsidR="001F612D" w:rsidRPr="00A27D77" w:rsidRDefault="001F612D" w:rsidP="009A3161">
            <w:pPr>
              <w:pStyle w:val="Akapitzlist"/>
              <w:numPr>
                <w:ilvl w:val="0"/>
                <w:numId w:val="7"/>
              </w:numPr>
              <w:spacing w:line="480" w:lineRule="auto"/>
              <w:ind w:left="318" w:hanging="284"/>
              <w:rPr>
                <w:b/>
              </w:rPr>
            </w:pPr>
            <w:r w:rsidRPr="00A27D77">
              <w:t>…………………………………………………….</w:t>
            </w:r>
          </w:p>
        </w:tc>
        <w:tc>
          <w:tcPr>
            <w:tcW w:w="5381" w:type="dxa"/>
          </w:tcPr>
          <w:p w14:paraId="28EE8E95" w14:textId="77777777" w:rsidR="001F612D" w:rsidRPr="00A27D77" w:rsidRDefault="001F612D" w:rsidP="009A3161">
            <w:pPr>
              <w:pStyle w:val="Akapitzlist"/>
              <w:numPr>
                <w:ilvl w:val="0"/>
                <w:numId w:val="7"/>
              </w:numPr>
              <w:spacing w:line="480" w:lineRule="auto"/>
              <w:ind w:left="316" w:hanging="283"/>
            </w:pPr>
            <w:r w:rsidRPr="00A27D77">
              <w:t>…………………………………………………….</w:t>
            </w:r>
            <w:r w:rsidRPr="00A27D77">
              <w:tab/>
            </w:r>
          </w:p>
          <w:p w14:paraId="62E0BA27" w14:textId="77777777" w:rsidR="001F612D" w:rsidRPr="00A27D77" w:rsidRDefault="001F612D" w:rsidP="009A3161">
            <w:pPr>
              <w:pStyle w:val="Akapitzlist"/>
              <w:numPr>
                <w:ilvl w:val="0"/>
                <w:numId w:val="7"/>
              </w:numPr>
              <w:spacing w:line="480" w:lineRule="auto"/>
              <w:ind w:left="316" w:hanging="283"/>
              <w:rPr>
                <w:b/>
              </w:rPr>
            </w:pPr>
            <w:r w:rsidRPr="00A27D77">
              <w:t>…………………………………………………….</w:t>
            </w:r>
          </w:p>
          <w:p w14:paraId="510048A6" w14:textId="2695F624" w:rsidR="00715A55" w:rsidRPr="00A27D77" w:rsidRDefault="004B06B7" w:rsidP="009A3161">
            <w:pPr>
              <w:pStyle w:val="Akapitzlist"/>
              <w:numPr>
                <w:ilvl w:val="0"/>
                <w:numId w:val="7"/>
              </w:numPr>
              <w:spacing w:line="480" w:lineRule="auto"/>
              <w:ind w:left="316" w:hanging="283"/>
            </w:pPr>
            <w:r w:rsidRPr="00A27D77">
              <w:t>…………………………………………………….</w:t>
            </w:r>
          </w:p>
          <w:p w14:paraId="49E2A9C4" w14:textId="77777777" w:rsidR="004B06B7" w:rsidRPr="00A27D77" w:rsidRDefault="004B06B7" w:rsidP="009A3161">
            <w:pPr>
              <w:spacing w:line="480" w:lineRule="auto"/>
              <w:rPr>
                <w:b/>
              </w:rPr>
            </w:pPr>
          </w:p>
          <w:p w14:paraId="625243B5" w14:textId="07470049" w:rsidR="001F612D" w:rsidRPr="00A27D77" w:rsidRDefault="00994F1D" w:rsidP="009A3161">
            <w:pPr>
              <w:spacing w:line="480" w:lineRule="auto"/>
              <w:rPr>
                <w:b/>
              </w:rPr>
            </w:pPr>
            <w:r w:rsidRPr="00A27D77">
              <w:rPr>
                <w:b/>
              </w:rPr>
              <w:t xml:space="preserve">Data </w:t>
            </w:r>
            <w:r w:rsidRPr="00A27D77">
              <w:t>…………………………………………………</w:t>
            </w:r>
          </w:p>
        </w:tc>
      </w:tr>
    </w:tbl>
    <w:p w14:paraId="43D785AF" w14:textId="17E07A04" w:rsidR="00FD233D" w:rsidRPr="00A27D77" w:rsidRDefault="00FD233D" w:rsidP="009A3161">
      <w:pPr>
        <w:spacing w:line="480" w:lineRule="auto"/>
        <w:rPr>
          <w:b/>
          <w:u w:val="single"/>
        </w:rPr>
      </w:pPr>
    </w:p>
    <w:p w14:paraId="53417C16" w14:textId="77777777" w:rsidR="009A3161" w:rsidRPr="00A27D77" w:rsidRDefault="009A3161" w:rsidP="009A3161">
      <w:pPr>
        <w:spacing w:line="480" w:lineRule="auto"/>
        <w:rPr>
          <w:b/>
          <w:u w:val="single"/>
        </w:rPr>
      </w:pPr>
      <w:r w:rsidRPr="00A27D77">
        <w:rPr>
          <w:b/>
          <w:u w:val="single"/>
        </w:rPr>
        <w:br w:type="page"/>
      </w:r>
    </w:p>
    <w:p w14:paraId="1B5B6F94" w14:textId="666C87C6" w:rsidR="00FD233D" w:rsidRPr="00A27D77" w:rsidRDefault="00994024" w:rsidP="00DD416D">
      <w:pPr>
        <w:spacing w:line="480" w:lineRule="auto"/>
        <w:jc w:val="center"/>
        <w:rPr>
          <w:b/>
          <w:u w:val="single"/>
        </w:rPr>
      </w:pPr>
      <w:r w:rsidRPr="00A27D77">
        <w:rPr>
          <w:b/>
          <w:u w:val="single"/>
        </w:rPr>
        <w:lastRenderedPageBreak/>
        <w:t>Część III. Podsumowanie</w:t>
      </w:r>
    </w:p>
    <w:p w14:paraId="2E874009" w14:textId="35971DC5" w:rsidR="00FD233D" w:rsidRPr="00A27D77" w:rsidRDefault="00FD233D" w:rsidP="005D2CE7">
      <w:pPr>
        <w:tabs>
          <w:tab w:val="right" w:leader="dot" w:pos="10772"/>
        </w:tabs>
        <w:spacing w:line="480" w:lineRule="auto"/>
      </w:pPr>
      <w:r w:rsidRPr="00A27D77">
        <w:t>Nieruchomość była udostępniona Wykonawcy Robót od dnia</w:t>
      </w:r>
      <w:r w:rsidRPr="00A27D77">
        <w:tab/>
      </w:r>
    </w:p>
    <w:p w14:paraId="26E48C13" w14:textId="555879DF" w:rsidR="00FD233D" w:rsidRPr="00A27D77" w:rsidRDefault="00FD233D" w:rsidP="005D2CE7">
      <w:pPr>
        <w:tabs>
          <w:tab w:val="right" w:leader="dot" w:pos="10772"/>
        </w:tabs>
        <w:spacing w:line="480" w:lineRule="auto"/>
      </w:pPr>
      <w:r w:rsidRPr="00A27D77">
        <w:t>do dnia</w:t>
      </w:r>
      <w:r w:rsidRPr="00A27D77">
        <w:tab/>
      </w:r>
    </w:p>
    <w:p w14:paraId="36E39B57" w14:textId="06515DBC" w:rsidR="00994F1D" w:rsidRPr="00A27D77" w:rsidRDefault="00994F1D" w:rsidP="00113899">
      <w:pPr>
        <w:spacing w:line="480" w:lineRule="auto"/>
        <w:jc w:val="both"/>
        <w:rPr>
          <w:b/>
        </w:rPr>
      </w:pPr>
      <w:r w:rsidRPr="00A27D77">
        <w:rPr>
          <w:b/>
        </w:rPr>
        <w:t>Oświadczam, że nieruchomoś</w:t>
      </w:r>
      <w:r w:rsidR="00DC5038">
        <w:rPr>
          <w:b/>
        </w:rPr>
        <w:t>ć</w:t>
      </w:r>
      <w:r w:rsidR="00585405">
        <w:rPr>
          <w:b/>
        </w:rPr>
        <w:t xml:space="preserve"> po zakończeniu prac </w:t>
      </w:r>
      <w:r w:rsidR="00113899">
        <w:rPr>
          <w:b/>
        </w:rPr>
        <w:t xml:space="preserve">budowlano – montażowych </w:t>
      </w:r>
      <w:r w:rsidR="00585405">
        <w:rPr>
          <w:b/>
        </w:rPr>
        <w:t>został</w:t>
      </w:r>
      <w:r w:rsidR="00DC5038">
        <w:rPr>
          <w:b/>
        </w:rPr>
        <w:t>a</w:t>
      </w:r>
      <w:r w:rsidRPr="00A27D77">
        <w:rPr>
          <w:b/>
        </w:rPr>
        <w:t xml:space="preserve"> </w:t>
      </w:r>
      <w:r w:rsidR="00585405">
        <w:rPr>
          <w:b/>
        </w:rPr>
        <w:t>właściwie</w:t>
      </w:r>
      <w:r w:rsidR="00113899">
        <w:rPr>
          <w:b/>
        </w:rPr>
        <w:t xml:space="preserve"> </w:t>
      </w:r>
      <w:r w:rsidRPr="00A27D77">
        <w:rPr>
          <w:b/>
        </w:rPr>
        <w:t>uporządkowan</w:t>
      </w:r>
      <w:r w:rsidR="00DC5038">
        <w:rPr>
          <w:b/>
        </w:rPr>
        <w:t>a</w:t>
      </w:r>
      <w:r w:rsidR="00113899">
        <w:rPr>
          <w:b/>
        </w:rPr>
        <w:t xml:space="preserve"> </w:t>
      </w:r>
      <w:r w:rsidRPr="00A27D77">
        <w:rPr>
          <w:b/>
        </w:rPr>
        <w:t>i nie wnoszę zastrzeżeń do jej stanu.</w:t>
      </w:r>
    </w:p>
    <w:p w14:paraId="4AB669E7" w14:textId="77777777" w:rsidR="00B92FA3" w:rsidRPr="00A27D77" w:rsidRDefault="00B92FA3" w:rsidP="005D2CE7">
      <w:pPr>
        <w:tabs>
          <w:tab w:val="left" w:pos="1970"/>
        </w:tabs>
        <w:spacing w:line="480" w:lineRule="auto"/>
        <w:jc w:val="both"/>
      </w:pPr>
    </w:p>
    <w:p w14:paraId="605BFA75" w14:textId="4C9F1D14" w:rsidR="00674EFB" w:rsidRPr="00A27D77" w:rsidRDefault="00C57B02" w:rsidP="005D2CE7">
      <w:pPr>
        <w:pStyle w:val="Default"/>
        <w:spacing w:line="480" w:lineRule="auto"/>
        <w:rPr>
          <w:rFonts w:ascii="Century Gothic" w:hAnsi="Century Gothic"/>
          <w:color w:val="auto"/>
          <w:sz w:val="20"/>
          <w:szCs w:val="20"/>
        </w:rPr>
      </w:pPr>
      <w:r w:rsidRPr="00A27D77">
        <w:rPr>
          <w:rFonts w:ascii="Century Gothic" w:hAnsi="Century Gothic"/>
          <w:color w:val="auto"/>
          <w:sz w:val="20"/>
          <w:szCs w:val="20"/>
        </w:rPr>
        <w:t>………………..…………………. dnia ………………..……</w:t>
      </w:r>
      <w:r w:rsidR="00D0667B" w:rsidRPr="00A27D77">
        <w:rPr>
          <w:rFonts w:ascii="Century Gothic" w:hAnsi="Century Gothic"/>
          <w:color w:val="auto"/>
          <w:sz w:val="20"/>
          <w:szCs w:val="20"/>
        </w:rPr>
        <w:tab/>
      </w:r>
      <w:r w:rsidR="00D0667B" w:rsidRPr="00A27D77">
        <w:rPr>
          <w:rFonts w:ascii="Century Gothic" w:hAnsi="Century Gothic"/>
          <w:color w:val="auto"/>
          <w:sz w:val="20"/>
          <w:szCs w:val="20"/>
        </w:rPr>
        <w:tab/>
      </w:r>
      <w:r w:rsidR="00D0667B" w:rsidRPr="00A27D77">
        <w:rPr>
          <w:rFonts w:ascii="Century Gothic" w:hAnsi="Century Gothic"/>
          <w:color w:val="auto"/>
          <w:sz w:val="20"/>
          <w:szCs w:val="20"/>
        </w:rPr>
        <w:tab/>
        <w:t xml:space="preserve">  </w:t>
      </w:r>
      <w:r w:rsidR="00674EFB" w:rsidRPr="00A27D77">
        <w:rPr>
          <w:rFonts w:ascii="Century Gothic" w:hAnsi="Century Gothic"/>
          <w:color w:val="auto"/>
          <w:sz w:val="20"/>
          <w:szCs w:val="20"/>
        </w:rPr>
        <w:t>………………..………………………</w:t>
      </w:r>
      <w:r w:rsidR="00D0667B" w:rsidRPr="00A27D77">
        <w:rPr>
          <w:rFonts w:ascii="Century Gothic" w:hAnsi="Century Gothic"/>
          <w:color w:val="auto"/>
          <w:sz w:val="20"/>
          <w:szCs w:val="20"/>
        </w:rPr>
        <w:t>……</w:t>
      </w:r>
      <w:r w:rsidR="00674EFB" w:rsidRPr="00A27D77">
        <w:rPr>
          <w:rFonts w:ascii="Century Gothic" w:hAnsi="Century Gothic"/>
          <w:color w:val="auto"/>
          <w:sz w:val="20"/>
          <w:szCs w:val="20"/>
        </w:rPr>
        <w:t>.</w:t>
      </w:r>
    </w:p>
    <w:p w14:paraId="43A44B32" w14:textId="75211875" w:rsidR="00674EFB" w:rsidRPr="00A27D77" w:rsidRDefault="00674EFB" w:rsidP="005D2CE7">
      <w:pPr>
        <w:pStyle w:val="Default"/>
        <w:spacing w:line="480" w:lineRule="auto"/>
        <w:ind w:firstLine="7655"/>
        <w:rPr>
          <w:rFonts w:ascii="Century Gothic" w:hAnsi="Century Gothic"/>
          <w:color w:val="auto"/>
          <w:sz w:val="20"/>
          <w:szCs w:val="20"/>
        </w:rPr>
      </w:pPr>
      <w:r w:rsidRPr="00A27D77">
        <w:rPr>
          <w:rFonts w:ascii="Century Gothic" w:hAnsi="Century Gothic"/>
          <w:color w:val="auto"/>
          <w:sz w:val="20"/>
          <w:szCs w:val="20"/>
        </w:rPr>
        <w:t xml:space="preserve">Właściciel/użytkownik wieczysty  </w:t>
      </w:r>
    </w:p>
    <w:p w14:paraId="3BE463FE" w14:textId="7BFD14A5" w:rsidR="00603AF1" w:rsidRPr="00A27D77" w:rsidRDefault="00603AF1" w:rsidP="005D2CE7">
      <w:pPr>
        <w:tabs>
          <w:tab w:val="left" w:pos="1970"/>
        </w:tabs>
        <w:spacing w:line="480" w:lineRule="auto"/>
        <w:rPr>
          <w:b/>
          <w:u w:val="single"/>
        </w:rPr>
      </w:pPr>
      <w:r w:rsidRPr="00A27D77">
        <w:rPr>
          <w:b/>
          <w:u w:val="single"/>
        </w:rPr>
        <w:t>Uwagi:</w:t>
      </w:r>
    </w:p>
    <w:p w14:paraId="531770C9" w14:textId="58C73520" w:rsidR="00D5014C" w:rsidRPr="00A27D77" w:rsidRDefault="00D5014C" w:rsidP="005D2CE7">
      <w:pPr>
        <w:tabs>
          <w:tab w:val="left" w:pos="1970"/>
        </w:tabs>
        <w:spacing w:line="480" w:lineRule="auto"/>
        <w:rPr>
          <w:i/>
        </w:rPr>
      </w:pPr>
      <w:r w:rsidRPr="00A27D77">
        <w:rPr>
          <w:i/>
        </w:rPr>
        <w:t>Każdy dodatkowy wpis musi być potwierdzony czytelnym podpisem każdej ze stron wraz z datą jego sporządzenia.</w:t>
      </w:r>
    </w:p>
    <w:p w14:paraId="18A6A0F1" w14:textId="77777777" w:rsidR="00D5014C" w:rsidRPr="00A27D77" w:rsidRDefault="00D5014C" w:rsidP="005D2CE7">
      <w:pPr>
        <w:tabs>
          <w:tab w:val="left" w:pos="1970"/>
        </w:tabs>
        <w:spacing w:line="480" w:lineRule="auto"/>
        <w:rPr>
          <w:i/>
        </w:rPr>
      </w:pPr>
    </w:p>
    <w:p w14:paraId="751ED4E9" w14:textId="3AD179FB" w:rsidR="00BB21AC" w:rsidRPr="00A27D77" w:rsidRDefault="00BB21AC" w:rsidP="005D2CE7">
      <w:pPr>
        <w:tabs>
          <w:tab w:val="right" w:leader="dot" w:pos="10772"/>
        </w:tabs>
        <w:spacing w:line="480" w:lineRule="auto"/>
      </w:pPr>
      <w:r w:rsidRPr="00A27D77">
        <w:tab/>
      </w:r>
    </w:p>
    <w:p w14:paraId="11415C11" w14:textId="74D9BBAA" w:rsidR="00BB21AC" w:rsidRPr="00A27D77" w:rsidRDefault="00BB21AC" w:rsidP="005D2CE7">
      <w:pPr>
        <w:tabs>
          <w:tab w:val="right" w:leader="dot" w:pos="10772"/>
        </w:tabs>
        <w:spacing w:line="480" w:lineRule="auto"/>
      </w:pPr>
      <w:r w:rsidRPr="00A27D77">
        <w:tab/>
      </w:r>
    </w:p>
    <w:p w14:paraId="600169A2" w14:textId="1EA47E9C" w:rsidR="00BB21AC" w:rsidRPr="00A27D77" w:rsidRDefault="00BB21AC" w:rsidP="005D2CE7">
      <w:pPr>
        <w:tabs>
          <w:tab w:val="right" w:leader="dot" w:pos="10772"/>
        </w:tabs>
        <w:spacing w:line="480" w:lineRule="auto"/>
      </w:pPr>
      <w:r w:rsidRPr="00A27D77">
        <w:tab/>
      </w:r>
    </w:p>
    <w:p w14:paraId="2799F26D" w14:textId="57F752A4" w:rsidR="00BB21AC" w:rsidRPr="00A27D77" w:rsidRDefault="00BB21AC" w:rsidP="005D2CE7">
      <w:pPr>
        <w:tabs>
          <w:tab w:val="right" w:leader="dot" w:pos="10772"/>
        </w:tabs>
        <w:spacing w:line="480" w:lineRule="auto"/>
      </w:pPr>
      <w:r w:rsidRPr="00A27D77">
        <w:tab/>
      </w:r>
    </w:p>
    <w:p w14:paraId="462A394A" w14:textId="2D39FC04" w:rsidR="00BB21AC" w:rsidRPr="00A27D77" w:rsidRDefault="00BB21AC" w:rsidP="005D2CE7">
      <w:pPr>
        <w:tabs>
          <w:tab w:val="right" w:leader="dot" w:pos="10772"/>
        </w:tabs>
        <w:spacing w:line="480" w:lineRule="auto"/>
      </w:pPr>
      <w:r w:rsidRPr="00A27D77">
        <w:tab/>
      </w:r>
    </w:p>
    <w:p w14:paraId="2485DF26" w14:textId="10EE6B7A" w:rsidR="00BB21AC" w:rsidRPr="00A27D77" w:rsidRDefault="00BB21AC" w:rsidP="005D2CE7">
      <w:pPr>
        <w:tabs>
          <w:tab w:val="right" w:leader="dot" w:pos="10772"/>
        </w:tabs>
        <w:spacing w:line="480" w:lineRule="auto"/>
      </w:pPr>
      <w:r w:rsidRPr="00A27D77">
        <w:tab/>
      </w:r>
    </w:p>
    <w:p w14:paraId="259DDA20" w14:textId="66B7DC51" w:rsidR="00BB21AC" w:rsidRPr="00A27D77" w:rsidRDefault="00BB21AC" w:rsidP="005D2CE7">
      <w:pPr>
        <w:tabs>
          <w:tab w:val="right" w:leader="dot" w:pos="10772"/>
        </w:tabs>
        <w:spacing w:line="480" w:lineRule="auto"/>
      </w:pPr>
      <w:r w:rsidRPr="00A27D77">
        <w:tab/>
      </w:r>
    </w:p>
    <w:p w14:paraId="368C024B" w14:textId="30372FEA" w:rsidR="00BB21AC" w:rsidRPr="00A27D77" w:rsidRDefault="00BB21AC" w:rsidP="005D2CE7">
      <w:pPr>
        <w:tabs>
          <w:tab w:val="right" w:leader="dot" w:pos="10772"/>
        </w:tabs>
        <w:spacing w:line="480" w:lineRule="auto"/>
      </w:pPr>
      <w:r w:rsidRPr="00A27D77">
        <w:tab/>
      </w:r>
    </w:p>
    <w:p w14:paraId="5035FB39" w14:textId="5F159478" w:rsidR="0047382E" w:rsidRPr="00A27D77" w:rsidRDefault="0047382E" w:rsidP="005D2CE7">
      <w:pPr>
        <w:tabs>
          <w:tab w:val="right" w:leader="dot" w:pos="10772"/>
        </w:tabs>
        <w:spacing w:line="480" w:lineRule="auto"/>
      </w:pPr>
      <w:r w:rsidRPr="00A27D77">
        <w:tab/>
      </w:r>
    </w:p>
    <w:p w14:paraId="4E0A22A2" w14:textId="77777777" w:rsidR="009A3161" w:rsidRPr="00A27D77" w:rsidRDefault="0047382E" w:rsidP="009A3161">
      <w:pPr>
        <w:tabs>
          <w:tab w:val="right" w:leader="dot" w:pos="10772"/>
        </w:tabs>
        <w:spacing w:line="480" w:lineRule="auto"/>
      </w:pPr>
      <w:r w:rsidRPr="00A27D77">
        <w:tab/>
      </w:r>
      <w:r w:rsidR="009A3161" w:rsidRPr="00A27D77">
        <w:tab/>
      </w:r>
    </w:p>
    <w:p w14:paraId="75DF8314" w14:textId="77777777" w:rsidR="009A3161" w:rsidRPr="00A27D77" w:rsidRDefault="009A3161" w:rsidP="009A3161">
      <w:pPr>
        <w:tabs>
          <w:tab w:val="right" w:leader="dot" w:pos="10772"/>
        </w:tabs>
        <w:spacing w:line="480" w:lineRule="auto"/>
      </w:pPr>
      <w:r w:rsidRPr="00A27D77">
        <w:tab/>
      </w:r>
    </w:p>
    <w:p w14:paraId="1AB49B7E" w14:textId="77777777" w:rsidR="009A3161" w:rsidRPr="00A27D77" w:rsidRDefault="009A3161" w:rsidP="009A3161">
      <w:pPr>
        <w:tabs>
          <w:tab w:val="right" w:leader="dot" w:pos="10772"/>
        </w:tabs>
        <w:spacing w:line="480" w:lineRule="auto"/>
      </w:pPr>
      <w:r w:rsidRPr="00A27D77">
        <w:tab/>
      </w:r>
    </w:p>
    <w:p w14:paraId="1DBDE2C1" w14:textId="77777777" w:rsidR="009A3161" w:rsidRPr="00A27D77" w:rsidRDefault="009A3161" w:rsidP="009A3161">
      <w:pPr>
        <w:tabs>
          <w:tab w:val="right" w:leader="dot" w:pos="10772"/>
        </w:tabs>
        <w:spacing w:line="480" w:lineRule="auto"/>
      </w:pPr>
      <w:r w:rsidRPr="00A27D77">
        <w:tab/>
      </w:r>
    </w:p>
    <w:p w14:paraId="19397CA9" w14:textId="77777777" w:rsidR="005C451D" w:rsidRPr="007C6411" w:rsidRDefault="005C451D" w:rsidP="005C451D">
      <w:pPr>
        <w:rPr>
          <w:sz w:val="22"/>
          <w:szCs w:val="22"/>
        </w:rPr>
      </w:pPr>
    </w:p>
    <w:p w14:paraId="7B6CDFD7" w14:textId="6D56F9EB" w:rsidR="007C6411" w:rsidRPr="007C6411" w:rsidRDefault="005C451D" w:rsidP="005C451D">
      <w:pPr>
        <w:jc w:val="both"/>
      </w:pPr>
      <w:r w:rsidRPr="007C6411">
        <w:t>Niniejszy protokół sporządzono w dwóch egzemplarzach, po jednym - dla właścicieli nieruchomości oraz Inwestora.</w:t>
      </w:r>
    </w:p>
    <w:p w14:paraId="3CBEA408" w14:textId="73C9ED23" w:rsidR="007C6411" w:rsidRPr="007C6411" w:rsidRDefault="007C6411" w:rsidP="005C451D">
      <w:pPr>
        <w:jc w:val="both"/>
        <w:rPr>
          <w:color w:val="FF0000"/>
        </w:rPr>
      </w:pPr>
      <w:r w:rsidRPr="007C6411">
        <w:rPr>
          <w:color w:val="FF0000"/>
        </w:rPr>
        <w:t>Potwierdzam odbiór egzemplarza przeznaczonego dla Właściciela.</w:t>
      </w:r>
    </w:p>
    <w:p w14:paraId="20296277" w14:textId="37E2308A" w:rsidR="00DD416D" w:rsidRPr="005C451D" w:rsidRDefault="00DD416D" w:rsidP="005C451D">
      <w:pPr>
        <w:jc w:val="both"/>
        <w:rPr>
          <w:sz w:val="16"/>
          <w:szCs w:val="16"/>
        </w:rPr>
      </w:pPr>
      <w:r w:rsidRPr="005C451D">
        <w:rPr>
          <w:b/>
          <w:sz w:val="16"/>
          <w:szCs w:val="16"/>
          <w:u w:val="single"/>
        </w:rPr>
        <w:br w:type="page"/>
      </w:r>
    </w:p>
    <w:p w14:paraId="0DD13E59" w14:textId="05015BBF" w:rsidR="0047382E" w:rsidRPr="00A27D77" w:rsidRDefault="00994F1D" w:rsidP="005D2CE7">
      <w:pPr>
        <w:tabs>
          <w:tab w:val="left" w:pos="1970"/>
        </w:tabs>
        <w:spacing w:line="480" w:lineRule="auto"/>
        <w:rPr>
          <w:b/>
          <w:u w:val="single"/>
        </w:rPr>
      </w:pPr>
      <w:r w:rsidRPr="00A27D77">
        <w:rPr>
          <w:b/>
          <w:u w:val="single"/>
        </w:rPr>
        <w:lastRenderedPageBreak/>
        <w:t>W</w:t>
      </w:r>
      <w:r w:rsidR="00D83468" w:rsidRPr="00A27D77">
        <w:rPr>
          <w:b/>
          <w:u w:val="single"/>
        </w:rPr>
        <w:t xml:space="preserve">ykaz załączników do </w:t>
      </w:r>
      <w:r w:rsidR="00EE74B1" w:rsidRPr="00A27D77">
        <w:rPr>
          <w:b/>
          <w:u w:val="single"/>
        </w:rPr>
        <w:t>CZĘŚCI 1 protokołu</w:t>
      </w:r>
    </w:p>
    <w:p w14:paraId="29479FA5" w14:textId="77777777" w:rsidR="00D83468" w:rsidRPr="00A27D77" w:rsidRDefault="00D83468" w:rsidP="005D2CE7">
      <w:pPr>
        <w:tabs>
          <w:tab w:val="left" w:pos="1970"/>
        </w:tabs>
        <w:spacing w:line="480" w:lineRule="auto"/>
        <w:rPr>
          <w:b/>
          <w:u w:val="single"/>
        </w:rPr>
      </w:pPr>
    </w:p>
    <w:p w14:paraId="1103120E" w14:textId="6F8957E4" w:rsidR="00D83468" w:rsidRPr="00A27D77" w:rsidRDefault="00EE74B1" w:rsidP="005D2CE7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>Dokumentacja fotograficzna nieruchomości przed rozpoczęciem robót</w:t>
      </w:r>
      <w:r w:rsidR="007C6411">
        <w:t>.</w:t>
      </w:r>
    </w:p>
    <w:p w14:paraId="3DD868B2" w14:textId="02FDB6C0" w:rsidR="00D83468" w:rsidRPr="00A27D77" w:rsidRDefault="00A70CB1" w:rsidP="005D2CE7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>Mapka (pas montażowy</w:t>
      </w:r>
      <w:r w:rsidR="004D6865">
        <w:t xml:space="preserve"> </w:t>
      </w:r>
      <w:r w:rsidRPr="00A27D77">
        <w:t>+</w:t>
      </w:r>
      <w:r w:rsidR="004D6865">
        <w:t xml:space="preserve"> </w:t>
      </w:r>
      <w:r w:rsidRPr="00A27D77">
        <w:t>strefa kontrolowana</w:t>
      </w:r>
      <w:r w:rsidR="004D6865">
        <w:t xml:space="preserve"> + lokalizacja i kierunek wykonanych zdjęć</w:t>
      </w:r>
      <w:r w:rsidRPr="00A27D77">
        <w:t>)</w:t>
      </w:r>
      <w:r w:rsidR="007C6411">
        <w:t>.</w:t>
      </w:r>
    </w:p>
    <w:p w14:paraId="323544B0" w14:textId="5A588D09" w:rsidR="00D83468" w:rsidRPr="00A27D77" w:rsidRDefault="00B23FAD" w:rsidP="005D2CE7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>Broszura informacyjna Operatora Gazociągów Przesyłowych GAZ-SYSTEM S.A. dotycząca przetwarzania danych osobowych</w:t>
      </w:r>
      <w:r w:rsidR="007502F5" w:rsidRPr="00A27D77">
        <w:t xml:space="preserve"> (RODO)</w:t>
      </w:r>
      <w:r w:rsidR="007C6411">
        <w:t>.</w:t>
      </w:r>
    </w:p>
    <w:p w14:paraId="4098ED7A" w14:textId="36D0F313" w:rsidR="00D83468" w:rsidRPr="00A27D77" w:rsidRDefault="00D83468" w:rsidP="005D2CE7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ab/>
      </w:r>
    </w:p>
    <w:p w14:paraId="45DB3D7B" w14:textId="7374011F" w:rsidR="00D83468" w:rsidRPr="00A27D77" w:rsidRDefault="00D83468" w:rsidP="005D2CE7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ab/>
      </w:r>
    </w:p>
    <w:p w14:paraId="445C059C" w14:textId="6D2B060B" w:rsidR="00A74BCA" w:rsidRPr="00A27D77" w:rsidRDefault="00A74BCA" w:rsidP="005D2CE7">
      <w:pPr>
        <w:pStyle w:val="Akapitzlist"/>
        <w:numPr>
          <w:ilvl w:val="0"/>
          <w:numId w:val="11"/>
        </w:numPr>
        <w:tabs>
          <w:tab w:val="right" w:leader="dot" w:pos="10772"/>
        </w:tabs>
        <w:spacing w:line="480" w:lineRule="auto"/>
        <w:ind w:left="284" w:hanging="284"/>
      </w:pPr>
      <w:r w:rsidRPr="00A27D77">
        <w:tab/>
      </w:r>
    </w:p>
    <w:p w14:paraId="5BAD7378" w14:textId="3FD18AB5" w:rsidR="00D83468" w:rsidRDefault="00D83468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64C30A22" w14:textId="2968A606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2EB60EB2" w14:textId="195E8654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5A53F8D0" w14:textId="627D3B85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79615619" w14:textId="2630F5CB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3F523833" w14:textId="5042D2FE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2EA54BA4" w14:textId="1653A59A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2204C250" w14:textId="2B9F47D6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1893AF3E" w14:textId="74B69079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1AD15F94" w14:textId="6D4C80B6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2AF2BF0E" w14:textId="3D983628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13626D9B" w14:textId="42139B51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053A3B43" w14:textId="26001BBC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6D34BD15" w14:textId="1B46BAE7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037CF588" w14:textId="6BE40C10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26AFC1B8" w14:textId="3FA765B8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13F60E53" w14:textId="61904EC2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782A42B0" w14:textId="084D4E74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18C77D01" w14:textId="38134011" w:rsidR="005C451D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558DA890" w14:textId="77777777" w:rsidR="005C451D" w:rsidRPr="00A27D77" w:rsidRDefault="005C451D" w:rsidP="005D2CE7">
      <w:pPr>
        <w:pStyle w:val="Akapitzlist"/>
        <w:tabs>
          <w:tab w:val="right" w:leader="dot" w:pos="10772"/>
        </w:tabs>
        <w:spacing w:line="480" w:lineRule="auto"/>
        <w:ind w:left="284"/>
      </w:pPr>
    </w:p>
    <w:p w14:paraId="6A1DCF6D" w14:textId="1254A9D0" w:rsidR="00EE74B1" w:rsidRPr="00A27D77" w:rsidRDefault="00EE74B1" w:rsidP="005D2CE7">
      <w:pPr>
        <w:tabs>
          <w:tab w:val="left" w:pos="1970"/>
        </w:tabs>
        <w:spacing w:line="480" w:lineRule="auto"/>
        <w:rPr>
          <w:rStyle w:val="Wyrnieniedelikatne"/>
        </w:rPr>
      </w:pPr>
      <w:r w:rsidRPr="00A27D77">
        <w:rPr>
          <w:b/>
          <w:u w:val="single"/>
        </w:rPr>
        <w:lastRenderedPageBreak/>
        <w:t xml:space="preserve">Wykaz załączników do CZĘŚCI 2 protokołu </w:t>
      </w:r>
    </w:p>
    <w:p w14:paraId="14AB71F3" w14:textId="77777777" w:rsidR="00EE74B1" w:rsidRPr="00A27D77" w:rsidRDefault="00EE74B1" w:rsidP="005D2CE7">
      <w:pPr>
        <w:tabs>
          <w:tab w:val="left" w:pos="1970"/>
        </w:tabs>
        <w:spacing w:line="480" w:lineRule="auto"/>
        <w:rPr>
          <w:i/>
          <w:iCs/>
        </w:rPr>
      </w:pPr>
    </w:p>
    <w:p w14:paraId="103F3998" w14:textId="4F3021E7" w:rsidR="00EE74B1" w:rsidRPr="00A27D77" w:rsidRDefault="00EE74B1" w:rsidP="005D2CE7">
      <w:pPr>
        <w:pStyle w:val="Akapitzlist"/>
        <w:numPr>
          <w:ilvl w:val="0"/>
          <w:numId w:val="12"/>
        </w:numPr>
        <w:tabs>
          <w:tab w:val="right" w:leader="dot" w:pos="10772"/>
        </w:tabs>
        <w:spacing w:line="480" w:lineRule="auto"/>
        <w:ind w:left="284" w:hanging="284"/>
      </w:pPr>
      <w:r w:rsidRPr="00A27D77">
        <w:rPr>
          <w:i/>
          <w:iCs/>
        </w:rPr>
        <w:t xml:space="preserve">Dokumentacja </w:t>
      </w:r>
      <w:r w:rsidRPr="00A27D77">
        <w:t>fotograficzna nieruchomości po zakończeniu robót</w:t>
      </w:r>
      <w:r w:rsidR="007C6411">
        <w:t>.</w:t>
      </w:r>
    </w:p>
    <w:p w14:paraId="6491262D" w14:textId="04916986" w:rsidR="00EE74B1" w:rsidRPr="00A27D77" w:rsidRDefault="00A70CB1" w:rsidP="005D2CE7">
      <w:pPr>
        <w:pStyle w:val="Akapitzlist"/>
        <w:numPr>
          <w:ilvl w:val="0"/>
          <w:numId w:val="12"/>
        </w:numPr>
        <w:tabs>
          <w:tab w:val="right" w:leader="dot" w:pos="10772"/>
        </w:tabs>
        <w:spacing w:line="480" w:lineRule="auto"/>
        <w:ind w:left="284" w:hanging="284"/>
      </w:pPr>
      <w:r w:rsidRPr="00A27D77">
        <w:t>Mapka (pas montażowy</w:t>
      </w:r>
      <w:r w:rsidR="004D6865">
        <w:t xml:space="preserve"> </w:t>
      </w:r>
      <w:r w:rsidRPr="00A27D77">
        <w:t>+</w:t>
      </w:r>
      <w:r w:rsidR="004D6865">
        <w:t xml:space="preserve"> </w:t>
      </w:r>
      <w:r w:rsidRPr="00A27D77">
        <w:t>strefa kontrolowana</w:t>
      </w:r>
      <w:r w:rsidR="004D6865">
        <w:t xml:space="preserve"> + lokalizacja innych zabudowanych elementów + lokalizacja i kierunek wykonanych zdjęć</w:t>
      </w:r>
      <w:r w:rsidRPr="00A27D77">
        <w:t>)</w:t>
      </w:r>
      <w:r w:rsidR="007C6411">
        <w:t>.</w:t>
      </w:r>
    </w:p>
    <w:p w14:paraId="56E8E184" w14:textId="1BB450B8" w:rsidR="00EE74B1" w:rsidRPr="00A27D77" w:rsidRDefault="007502F5" w:rsidP="006D3FC6">
      <w:pPr>
        <w:pStyle w:val="Akapitzlist"/>
        <w:numPr>
          <w:ilvl w:val="0"/>
          <w:numId w:val="12"/>
        </w:numPr>
        <w:tabs>
          <w:tab w:val="right" w:leader="dot" w:pos="10772"/>
        </w:tabs>
        <w:spacing w:line="480" w:lineRule="auto"/>
        <w:ind w:left="284" w:hanging="284"/>
      </w:pPr>
      <w:r w:rsidRPr="00A27D77">
        <w:t>Oświadczenie o rachunku bankowym na który należy dokonać zapłaty odszkodowania</w:t>
      </w:r>
      <w:r w:rsidR="007C6411">
        <w:t>, lub oświadczenie o innym sposobie płatności odszkodowania.</w:t>
      </w:r>
    </w:p>
    <w:p w14:paraId="651A8BEC" w14:textId="5989DB8C" w:rsidR="007502F5" w:rsidRPr="00A27D77" w:rsidRDefault="007502F5" w:rsidP="005D2CE7">
      <w:pPr>
        <w:pStyle w:val="Akapitzlist"/>
        <w:numPr>
          <w:ilvl w:val="0"/>
          <w:numId w:val="12"/>
        </w:numPr>
        <w:tabs>
          <w:tab w:val="right" w:leader="dot" w:pos="10772"/>
        </w:tabs>
        <w:spacing w:line="480" w:lineRule="auto"/>
        <w:ind w:left="284" w:hanging="284"/>
      </w:pPr>
      <w:r w:rsidRPr="00A27D77">
        <w:t>Broszura informacyjna Operatora Gazociągów Przesyłowych GAZ-SYSTEM S.A. dotycząca przetwarzania danych osobowych (RODO) – w przypadku zamiany właściciela nieruchomości</w:t>
      </w:r>
      <w:r w:rsidR="007C6411">
        <w:t>.</w:t>
      </w:r>
    </w:p>
    <w:p w14:paraId="3F207053" w14:textId="20063627" w:rsidR="00EE74B1" w:rsidRPr="00A27D77" w:rsidRDefault="00EE74B1" w:rsidP="005D2CE7">
      <w:pPr>
        <w:pStyle w:val="Akapitzlist"/>
        <w:numPr>
          <w:ilvl w:val="0"/>
          <w:numId w:val="12"/>
        </w:numPr>
        <w:tabs>
          <w:tab w:val="right" w:leader="dot" w:pos="10772"/>
        </w:tabs>
        <w:spacing w:line="480" w:lineRule="auto"/>
        <w:ind w:left="284" w:hanging="284"/>
        <w:rPr>
          <w:i/>
          <w:iCs/>
        </w:rPr>
      </w:pPr>
      <w:r w:rsidRPr="00A27D77">
        <w:tab/>
      </w:r>
    </w:p>
    <w:p w14:paraId="4CAC50CC" w14:textId="77777777" w:rsidR="00F23516" w:rsidRPr="00A27D77" w:rsidRDefault="006B727A" w:rsidP="00C301EC">
      <w:pPr>
        <w:pStyle w:val="Akapitzlist"/>
        <w:numPr>
          <w:ilvl w:val="0"/>
          <w:numId w:val="12"/>
        </w:numPr>
        <w:tabs>
          <w:tab w:val="right" w:leader="dot" w:pos="10772"/>
        </w:tabs>
        <w:spacing w:line="480" w:lineRule="auto"/>
        <w:ind w:left="284" w:hanging="284"/>
        <w:rPr>
          <w:i/>
          <w:iCs/>
        </w:rPr>
      </w:pPr>
      <w:r w:rsidRPr="00A27D77">
        <w:rPr>
          <w:i/>
          <w:iCs/>
        </w:rPr>
        <w:t>………………………………………………………………………………………………………………………………………….</w:t>
      </w:r>
    </w:p>
    <w:p w14:paraId="6772D70F" w14:textId="5F108D41" w:rsidR="006B727A" w:rsidRPr="00A27D77" w:rsidRDefault="006B727A" w:rsidP="00C301EC">
      <w:pPr>
        <w:pStyle w:val="Akapitzlist"/>
        <w:numPr>
          <w:ilvl w:val="0"/>
          <w:numId w:val="12"/>
        </w:numPr>
        <w:tabs>
          <w:tab w:val="right" w:leader="dot" w:pos="10772"/>
        </w:tabs>
        <w:spacing w:line="480" w:lineRule="auto"/>
        <w:ind w:left="284" w:hanging="284"/>
        <w:rPr>
          <w:rStyle w:val="Wyrnieniedelikatne"/>
        </w:rPr>
      </w:pPr>
      <w:r w:rsidRPr="00A27D77">
        <w:rPr>
          <w:i/>
          <w:iCs/>
        </w:rPr>
        <w:t>……</w:t>
      </w:r>
      <w:r w:rsidRPr="00A27D77">
        <w:rPr>
          <w:rStyle w:val="Wyrnieniedelikatne"/>
        </w:rPr>
        <w:t>………………………………………………………………</w:t>
      </w:r>
      <w:r w:rsidR="006D3FC6" w:rsidRPr="00A27D77">
        <w:rPr>
          <w:rStyle w:val="Wyrnieniedelikatne"/>
        </w:rPr>
        <w:t>……………………………………………………</w:t>
      </w:r>
      <w:r w:rsidRPr="00A27D77">
        <w:rPr>
          <w:rStyle w:val="Wyrnieniedelikatne"/>
        </w:rPr>
        <w:t>……………….</w:t>
      </w:r>
    </w:p>
    <w:p w14:paraId="3F37EC89" w14:textId="098A5B9A" w:rsidR="00A74BCA" w:rsidRPr="00A27D77" w:rsidRDefault="00A74BCA" w:rsidP="005D2CE7">
      <w:pPr>
        <w:tabs>
          <w:tab w:val="right" w:leader="dot" w:pos="10772"/>
        </w:tabs>
        <w:spacing w:line="480" w:lineRule="auto"/>
        <w:rPr>
          <w:rStyle w:val="Wyrnieniedelikatne"/>
        </w:rPr>
      </w:pPr>
    </w:p>
    <w:p w14:paraId="76E75602" w14:textId="77777777" w:rsidR="004B06B7" w:rsidRPr="00A27D77" w:rsidRDefault="004B06B7" w:rsidP="005D2CE7">
      <w:pPr>
        <w:tabs>
          <w:tab w:val="left" w:pos="1970"/>
        </w:tabs>
        <w:spacing w:line="480" w:lineRule="auto"/>
        <w:jc w:val="both"/>
        <w:rPr>
          <w:rStyle w:val="Wyrnieniedelikatne"/>
        </w:rPr>
      </w:pPr>
    </w:p>
    <w:p w14:paraId="607F62D8" w14:textId="77777777" w:rsidR="00DA51C1" w:rsidRPr="00A27D77" w:rsidRDefault="00DA51C1" w:rsidP="005D2CE7">
      <w:pPr>
        <w:tabs>
          <w:tab w:val="left" w:pos="1970"/>
        </w:tabs>
        <w:spacing w:line="480" w:lineRule="auto"/>
        <w:jc w:val="both"/>
        <w:rPr>
          <w:rStyle w:val="Wyrnieniedelikatne"/>
        </w:rPr>
      </w:pPr>
    </w:p>
    <w:p w14:paraId="7DE56927" w14:textId="77777777" w:rsidR="00DA51C1" w:rsidRPr="00A27D77" w:rsidRDefault="00DA51C1" w:rsidP="005D2CE7">
      <w:pPr>
        <w:tabs>
          <w:tab w:val="left" w:pos="1970"/>
        </w:tabs>
        <w:spacing w:line="480" w:lineRule="auto"/>
        <w:jc w:val="both"/>
        <w:rPr>
          <w:rStyle w:val="Wyrnieniedelikatne"/>
        </w:rPr>
      </w:pPr>
    </w:p>
    <w:p w14:paraId="59B2AAF4" w14:textId="77777777" w:rsidR="00DA51C1" w:rsidRPr="00A27D77" w:rsidRDefault="00DA51C1" w:rsidP="005D2CE7">
      <w:pPr>
        <w:tabs>
          <w:tab w:val="left" w:pos="1970"/>
        </w:tabs>
        <w:spacing w:line="480" w:lineRule="auto"/>
        <w:jc w:val="both"/>
        <w:rPr>
          <w:rStyle w:val="Wyrnieniedelikatne"/>
        </w:rPr>
      </w:pPr>
    </w:p>
    <w:p w14:paraId="79578A26" w14:textId="77777777" w:rsidR="00C301EC" w:rsidRPr="00A27D77" w:rsidRDefault="00C301EC" w:rsidP="005D2CE7">
      <w:pPr>
        <w:tabs>
          <w:tab w:val="left" w:pos="1970"/>
        </w:tabs>
        <w:spacing w:line="480" w:lineRule="auto"/>
        <w:jc w:val="both"/>
        <w:rPr>
          <w:rStyle w:val="Wyrnieniedelikatne"/>
        </w:rPr>
      </w:pPr>
    </w:p>
    <w:sectPr w:rsidR="00C301EC" w:rsidRPr="00A27D77" w:rsidSect="0047382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55" w:right="567" w:bottom="1258" w:left="567" w:header="35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9E100" w14:textId="77777777" w:rsidR="001D6C88" w:rsidRDefault="001D6C88">
      <w:r>
        <w:separator/>
      </w:r>
    </w:p>
  </w:endnote>
  <w:endnote w:type="continuationSeparator" w:id="0">
    <w:p w14:paraId="0027041B" w14:textId="77777777" w:rsidR="001D6C88" w:rsidRDefault="001D6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AAFAD" w14:textId="77777777" w:rsidR="00835C57" w:rsidRDefault="00835C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CD24EC0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89011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4101FA3" w14:textId="77777777" w:rsidR="00D5014C" w:rsidRDefault="00D5014C" w:rsidP="00D5014C">
            <w:pPr>
              <w:pStyle w:val="Stopka"/>
            </w:pPr>
            <w:r w:rsidRPr="00287C38">
              <w:rPr>
                <w:bCs/>
              </w:rPr>
              <w:t>* niepotrzebne skreślić</w:t>
            </w:r>
          </w:p>
          <w:p w14:paraId="256111C6" w14:textId="7EC9A64B" w:rsidR="00D42C00" w:rsidRDefault="00D42C0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518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5182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6D6363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8584031"/>
      <w:docPartObj>
        <w:docPartGallery w:val="Page Numbers (Bottom of Page)"/>
        <w:docPartUnique/>
      </w:docPartObj>
    </w:sdtPr>
    <w:sdtContent>
      <w:sdt>
        <w:sdtPr>
          <w:id w:val="749854856"/>
          <w:docPartObj>
            <w:docPartGallery w:val="Page Numbers (Top of Page)"/>
            <w:docPartUnique/>
          </w:docPartObj>
        </w:sdtPr>
        <w:sdtContent>
          <w:p w14:paraId="6AD93E23" w14:textId="1D1A2AA3" w:rsidR="0047382E" w:rsidRDefault="0047382E" w:rsidP="0047382E">
            <w:pPr>
              <w:pStyle w:val="Stopka"/>
            </w:pPr>
          </w:p>
          <w:p w14:paraId="1B56DDEF" w14:textId="78431F8E" w:rsidR="00D42C00" w:rsidRPr="0047382E" w:rsidRDefault="00D42C00" w:rsidP="0047382E">
            <w:pPr>
              <w:pStyle w:val="Stopka"/>
              <w:jc w:val="center"/>
              <w:rPr>
                <w:b/>
                <w:bCs/>
                <w:sz w:val="24"/>
                <w:szCs w:val="24"/>
              </w:rPr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518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5182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A3FC35" w14:textId="77777777" w:rsidR="00D42C00" w:rsidRDefault="00D42C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73469" w14:textId="77777777" w:rsidR="001D6C88" w:rsidRDefault="001D6C88">
      <w:r>
        <w:separator/>
      </w:r>
    </w:p>
  </w:footnote>
  <w:footnote w:type="continuationSeparator" w:id="0">
    <w:p w14:paraId="69CEE590" w14:textId="77777777" w:rsidR="001D6C88" w:rsidRDefault="001D6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8E45C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6BCF74E9" wp14:editId="10C5113F">
          <wp:extent cx="6774180" cy="358140"/>
          <wp:effectExtent l="0" t="0" r="7620" b="381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8D680D" w14:textId="77777777" w:rsidR="00835C57" w:rsidRDefault="00835C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38415" w14:textId="4FED1735" w:rsidR="00835C57" w:rsidRDefault="00835C57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A5347"/>
    <w:multiLevelType w:val="hybridMultilevel"/>
    <w:tmpl w:val="7BEEC056"/>
    <w:lvl w:ilvl="0" w:tplc="1A86F6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24643"/>
    <w:multiLevelType w:val="hybridMultilevel"/>
    <w:tmpl w:val="1EA0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109F0"/>
    <w:multiLevelType w:val="hybridMultilevel"/>
    <w:tmpl w:val="A0902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264ED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02406"/>
    <w:multiLevelType w:val="hybridMultilevel"/>
    <w:tmpl w:val="46B4D9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14A43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C6848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55A3"/>
    <w:multiLevelType w:val="hybridMultilevel"/>
    <w:tmpl w:val="7E5AC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D788B"/>
    <w:multiLevelType w:val="hybridMultilevel"/>
    <w:tmpl w:val="6E6E0C08"/>
    <w:lvl w:ilvl="0" w:tplc="4F96B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64403"/>
    <w:multiLevelType w:val="hybridMultilevel"/>
    <w:tmpl w:val="E6D89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330B7"/>
    <w:multiLevelType w:val="hybridMultilevel"/>
    <w:tmpl w:val="A61E45CE"/>
    <w:lvl w:ilvl="0" w:tplc="AE28AB92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F82F01"/>
    <w:multiLevelType w:val="hybridMultilevel"/>
    <w:tmpl w:val="2A0A2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F4476"/>
    <w:multiLevelType w:val="hybridMultilevel"/>
    <w:tmpl w:val="563A7B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D2DE0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50784"/>
    <w:multiLevelType w:val="hybridMultilevel"/>
    <w:tmpl w:val="F9889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F207FE"/>
    <w:multiLevelType w:val="hybridMultilevel"/>
    <w:tmpl w:val="7BEEC056"/>
    <w:lvl w:ilvl="0" w:tplc="1A86F6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057900">
    <w:abstractNumId w:val="8"/>
  </w:num>
  <w:num w:numId="2" w16cid:durableId="1330138978">
    <w:abstractNumId w:val="11"/>
  </w:num>
  <w:num w:numId="3" w16cid:durableId="1039936761">
    <w:abstractNumId w:val="14"/>
  </w:num>
  <w:num w:numId="4" w16cid:durableId="1759013040">
    <w:abstractNumId w:val="7"/>
  </w:num>
  <w:num w:numId="5" w16cid:durableId="817650921">
    <w:abstractNumId w:val="0"/>
  </w:num>
  <w:num w:numId="6" w16cid:durableId="2131826338">
    <w:abstractNumId w:val="5"/>
  </w:num>
  <w:num w:numId="7" w16cid:durableId="94980400">
    <w:abstractNumId w:val="15"/>
  </w:num>
  <w:num w:numId="8" w16cid:durableId="1431975288">
    <w:abstractNumId w:val="12"/>
  </w:num>
  <w:num w:numId="9" w16cid:durableId="1454404352">
    <w:abstractNumId w:val="9"/>
  </w:num>
  <w:num w:numId="10" w16cid:durableId="472255237">
    <w:abstractNumId w:val="4"/>
  </w:num>
  <w:num w:numId="11" w16cid:durableId="729618572">
    <w:abstractNumId w:val="3"/>
  </w:num>
  <w:num w:numId="12" w16cid:durableId="197082501">
    <w:abstractNumId w:val="6"/>
  </w:num>
  <w:num w:numId="13" w16cid:durableId="965963493">
    <w:abstractNumId w:val="10"/>
  </w:num>
  <w:num w:numId="14" w16cid:durableId="1126391811">
    <w:abstractNumId w:val="2"/>
  </w:num>
  <w:num w:numId="15" w16cid:durableId="1700662432">
    <w:abstractNumId w:val="1"/>
  </w:num>
  <w:num w:numId="16" w16cid:durableId="7834209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E1"/>
    <w:rsid w:val="0000467D"/>
    <w:rsid w:val="000233DC"/>
    <w:rsid w:val="000250EE"/>
    <w:rsid w:val="00025843"/>
    <w:rsid w:val="000279CF"/>
    <w:rsid w:val="00037760"/>
    <w:rsid w:val="00041612"/>
    <w:rsid w:val="0006399B"/>
    <w:rsid w:val="00094F01"/>
    <w:rsid w:val="00096BD6"/>
    <w:rsid w:val="000B0283"/>
    <w:rsid w:val="000B584A"/>
    <w:rsid w:val="000C0673"/>
    <w:rsid w:val="000D0995"/>
    <w:rsid w:val="000D3F88"/>
    <w:rsid w:val="000D7C71"/>
    <w:rsid w:val="00102774"/>
    <w:rsid w:val="00105CF1"/>
    <w:rsid w:val="00113899"/>
    <w:rsid w:val="00116B20"/>
    <w:rsid w:val="00117E65"/>
    <w:rsid w:val="00122C07"/>
    <w:rsid w:val="00131BC1"/>
    <w:rsid w:val="001340FA"/>
    <w:rsid w:val="00134C50"/>
    <w:rsid w:val="00135C3B"/>
    <w:rsid w:val="001440DB"/>
    <w:rsid w:val="00145C2A"/>
    <w:rsid w:val="00147A0B"/>
    <w:rsid w:val="0015169C"/>
    <w:rsid w:val="00153B24"/>
    <w:rsid w:val="00163066"/>
    <w:rsid w:val="0016508D"/>
    <w:rsid w:val="00172807"/>
    <w:rsid w:val="00193B38"/>
    <w:rsid w:val="001A03A7"/>
    <w:rsid w:val="001A692B"/>
    <w:rsid w:val="001B1BFE"/>
    <w:rsid w:val="001B4DA7"/>
    <w:rsid w:val="001B6888"/>
    <w:rsid w:val="001D3646"/>
    <w:rsid w:val="001D6C88"/>
    <w:rsid w:val="001D7F91"/>
    <w:rsid w:val="001E3562"/>
    <w:rsid w:val="001F4089"/>
    <w:rsid w:val="001F612D"/>
    <w:rsid w:val="002148D1"/>
    <w:rsid w:val="00232933"/>
    <w:rsid w:val="0023441D"/>
    <w:rsid w:val="002371DB"/>
    <w:rsid w:val="00245182"/>
    <w:rsid w:val="00246E12"/>
    <w:rsid w:val="002476FE"/>
    <w:rsid w:val="00247935"/>
    <w:rsid w:val="00287C38"/>
    <w:rsid w:val="00292821"/>
    <w:rsid w:val="00295D8B"/>
    <w:rsid w:val="00296268"/>
    <w:rsid w:val="002A3D43"/>
    <w:rsid w:val="002B1E1E"/>
    <w:rsid w:val="002B25F3"/>
    <w:rsid w:val="002B2C5D"/>
    <w:rsid w:val="002B4C71"/>
    <w:rsid w:val="002C6C90"/>
    <w:rsid w:val="002C76A7"/>
    <w:rsid w:val="002D276E"/>
    <w:rsid w:val="002F0CC0"/>
    <w:rsid w:val="002F19E9"/>
    <w:rsid w:val="002F2B15"/>
    <w:rsid w:val="002F4592"/>
    <w:rsid w:val="0030285C"/>
    <w:rsid w:val="0031291F"/>
    <w:rsid w:val="00314262"/>
    <w:rsid w:val="00321006"/>
    <w:rsid w:val="00324985"/>
    <w:rsid w:val="00342CD7"/>
    <w:rsid w:val="00355DBA"/>
    <w:rsid w:val="00357742"/>
    <w:rsid w:val="003623A6"/>
    <w:rsid w:val="0036404C"/>
    <w:rsid w:val="00367872"/>
    <w:rsid w:val="003760FD"/>
    <w:rsid w:val="00384563"/>
    <w:rsid w:val="00394BF6"/>
    <w:rsid w:val="003A13FF"/>
    <w:rsid w:val="003A34B5"/>
    <w:rsid w:val="003B00FB"/>
    <w:rsid w:val="003B7FC4"/>
    <w:rsid w:val="003C2B82"/>
    <w:rsid w:val="003C6AE6"/>
    <w:rsid w:val="003D2CAE"/>
    <w:rsid w:val="003E524C"/>
    <w:rsid w:val="003F05F8"/>
    <w:rsid w:val="0040371A"/>
    <w:rsid w:val="004054C1"/>
    <w:rsid w:val="004058B8"/>
    <w:rsid w:val="0041391C"/>
    <w:rsid w:val="00426E16"/>
    <w:rsid w:val="004318A4"/>
    <w:rsid w:val="004322FB"/>
    <w:rsid w:val="004412A6"/>
    <w:rsid w:val="00441415"/>
    <w:rsid w:val="00442AF5"/>
    <w:rsid w:val="004431C8"/>
    <w:rsid w:val="00443970"/>
    <w:rsid w:val="00454435"/>
    <w:rsid w:val="004607B7"/>
    <w:rsid w:val="0047382E"/>
    <w:rsid w:val="00477DDC"/>
    <w:rsid w:val="004863A1"/>
    <w:rsid w:val="00490F0A"/>
    <w:rsid w:val="004A33D3"/>
    <w:rsid w:val="004B06B7"/>
    <w:rsid w:val="004B1865"/>
    <w:rsid w:val="004B2141"/>
    <w:rsid w:val="004D6865"/>
    <w:rsid w:val="004E1751"/>
    <w:rsid w:val="004F17DB"/>
    <w:rsid w:val="004F56A5"/>
    <w:rsid w:val="004F624A"/>
    <w:rsid w:val="004F6CD5"/>
    <w:rsid w:val="0050035D"/>
    <w:rsid w:val="0050361A"/>
    <w:rsid w:val="00503B9A"/>
    <w:rsid w:val="00505D8E"/>
    <w:rsid w:val="00514571"/>
    <w:rsid w:val="00523FB9"/>
    <w:rsid w:val="0052685C"/>
    <w:rsid w:val="005275E8"/>
    <w:rsid w:val="0053162B"/>
    <w:rsid w:val="005351C4"/>
    <w:rsid w:val="00536955"/>
    <w:rsid w:val="0053739F"/>
    <w:rsid w:val="00556C1B"/>
    <w:rsid w:val="005573A3"/>
    <w:rsid w:val="00565D34"/>
    <w:rsid w:val="005779D1"/>
    <w:rsid w:val="00583326"/>
    <w:rsid w:val="00585405"/>
    <w:rsid w:val="00593874"/>
    <w:rsid w:val="005A2AD4"/>
    <w:rsid w:val="005A7014"/>
    <w:rsid w:val="005B2225"/>
    <w:rsid w:val="005B4C41"/>
    <w:rsid w:val="005B6C0A"/>
    <w:rsid w:val="005B75BB"/>
    <w:rsid w:val="005C41D7"/>
    <w:rsid w:val="005C451D"/>
    <w:rsid w:val="005C773C"/>
    <w:rsid w:val="005D01DA"/>
    <w:rsid w:val="005D2CE7"/>
    <w:rsid w:val="005E6272"/>
    <w:rsid w:val="005F000B"/>
    <w:rsid w:val="0060171F"/>
    <w:rsid w:val="00603AF1"/>
    <w:rsid w:val="006177BC"/>
    <w:rsid w:val="00625DEE"/>
    <w:rsid w:val="00645EAE"/>
    <w:rsid w:val="0065588F"/>
    <w:rsid w:val="00660212"/>
    <w:rsid w:val="006640AF"/>
    <w:rsid w:val="006708F9"/>
    <w:rsid w:val="0067144C"/>
    <w:rsid w:val="0067280F"/>
    <w:rsid w:val="00674EFB"/>
    <w:rsid w:val="00675B69"/>
    <w:rsid w:val="006803DA"/>
    <w:rsid w:val="00683652"/>
    <w:rsid w:val="00692609"/>
    <w:rsid w:val="006A5233"/>
    <w:rsid w:val="006B727A"/>
    <w:rsid w:val="006C67A8"/>
    <w:rsid w:val="006D06C7"/>
    <w:rsid w:val="006D3FC6"/>
    <w:rsid w:val="006E0EEE"/>
    <w:rsid w:val="006E3F8B"/>
    <w:rsid w:val="006E78C1"/>
    <w:rsid w:val="006F25FF"/>
    <w:rsid w:val="006F35BF"/>
    <w:rsid w:val="006F4794"/>
    <w:rsid w:val="00700F94"/>
    <w:rsid w:val="00703B5B"/>
    <w:rsid w:val="00705899"/>
    <w:rsid w:val="007109B4"/>
    <w:rsid w:val="00710BE6"/>
    <w:rsid w:val="00715A55"/>
    <w:rsid w:val="007200B0"/>
    <w:rsid w:val="00735B8A"/>
    <w:rsid w:val="00736B6B"/>
    <w:rsid w:val="00740F06"/>
    <w:rsid w:val="00741D40"/>
    <w:rsid w:val="0074653F"/>
    <w:rsid w:val="007502F5"/>
    <w:rsid w:val="0075230A"/>
    <w:rsid w:val="00753665"/>
    <w:rsid w:val="00756567"/>
    <w:rsid w:val="00770EF8"/>
    <w:rsid w:val="007B2751"/>
    <w:rsid w:val="007C025B"/>
    <w:rsid w:val="007C6411"/>
    <w:rsid w:val="007D04A3"/>
    <w:rsid w:val="007E0D7C"/>
    <w:rsid w:val="007E1674"/>
    <w:rsid w:val="007E411A"/>
    <w:rsid w:val="007F21C4"/>
    <w:rsid w:val="007F538E"/>
    <w:rsid w:val="0080355D"/>
    <w:rsid w:val="00804C04"/>
    <w:rsid w:val="0080589F"/>
    <w:rsid w:val="008124E5"/>
    <w:rsid w:val="00835C57"/>
    <w:rsid w:val="0083621A"/>
    <w:rsid w:val="00837E26"/>
    <w:rsid w:val="0084103E"/>
    <w:rsid w:val="0084116E"/>
    <w:rsid w:val="00847AC0"/>
    <w:rsid w:val="00857B73"/>
    <w:rsid w:val="008654CB"/>
    <w:rsid w:val="0086718A"/>
    <w:rsid w:val="00882A8C"/>
    <w:rsid w:val="00885F3B"/>
    <w:rsid w:val="008950CE"/>
    <w:rsid w:val="008A6FDE"/>
    <w:rsid w:val="008B26B4"/>
    <w:rsid w:val="008C10FA"/>
    <w:rsid w:val="008C3FAA"/>
    <w:rsid w:val="008D43A6"/>
    <w:rsid w:val="008E223A"/>
    <w:rsid w:val="008F108B"/>
    <w:rsid w:val="00900133"/>
    <w:rsid w:val="009038BA"/>
    <w:rsid w:val="009049EC"/>
    <w:rsid w:val="009250AC"/>
    <w:rsid w:val="009310BD"/>
    <w:rsid w:val="00933BD7"/>
    <w:rsid w:val="0093459B"/>
    <w:rsid w:val="00936769"/>
    <w:rsid w:val="009755BE"/>
    <w:rsid w:val="00985018"/>
    <w:rsid w:val="00993AD4"/>
    <w:rsid w:val="00994024"/>
    <w:rsid w:val="00994F1D"/>
    <w:rsid w:val="009A0A08"/>
    <w:rsid w:val="009A3161"/>
    <w:rsid w:val="009C0873"/>
    <w:rsid w:val="009E1DB9"/>
    <w:rsid w:val="009E7043"/>
    <w:rsid w:val="009F50CF"/>
    <w:rsid w:val="00A02413"/>
    <w:rsid w:val="00A120D9"/>
    <w:rsid w:val="00A13923"/>
    <w:rsid w:val="00A167E8"/>
    <w:rsid w:val="00A22248"/>
    <w:rsid w:val="00A25AE4"/>
    <w:rsid w:val="00A26335"/>
    <w:rsid w:val="00A27D77"/>
    <w:rsid w:val="00A439FF"/>
    <w:rsid w:val="00A440E1"/>
    <w:rsid w:val="00A6322C"/>
    <w:rsid w:val="00A70CB1"/>
    <w:rsid w:val="00A74BCA"/>
    <w:rsid w:val="00A84E3A"/>
    <w:rsid w:val="00AA79A3"/>
    <w:rsid w:val="00AB2DFC"/>
    <w:rsid w:val="00AC0CBB"/>
    <w:rsid w:val="00AE1C5C"/>
    <w:rsid w:val="00AF02CF"/>
    <w:rsid w:val="00AF1B06"/>
    <w:rsid w:val="00AF319F"/>
    <w:rsid w:val="00B10C9F"/>
    <w:rsid w:val="00B171B6"/>
    <w:rsid w:val="00B23FAD"/>
    <w:rsid w:val="00B3003C"/>
    <w:rsid w:val="00B301EB"/>
    <w:rsid w:val="00B452E9"/>
    <w:rsid w:val="00B51644"/>
    <w:rsid w:val="00B527BD"/>
    <w:rsid w:val="00B743A9"/>
    <w:rsid w:val="00B854D3"/>
    <w:rsid w:val="00B914F8"/>
    <w:rsid w:val="00B92FA3"/>
    <w:rsid w:val="00BA162B"/>
    <w:rsid w:val="00BA1F38"/>
    <w:rsid w:val="00BA22B2"/>
    <w:rsid w:val="00BB21AC"/>
    <w:rsid w:val="00BB36F3"/>
    <w:rsid w:val="00BB371B"/>
    <w:rsid w:val="00C01C43"/>
    <w:rsid w:val="00C02E7D"/>
    <w:rsid w:val="00C10A6E"/>
    <w:rsid w:val="00C14B2A"/>
    <w:rsid w:val="00C270A2"/>
    <w:rsid w:val="00C301EC"/>
    <w:rsid w:val="00C318B2"/>
    <w:rsid w:val="00C32FE5"/>
    <w:rsid w:val="00C40AA4"/>
    <w:rsid w:val="00C57B02"/>
    <w:rsid w:val="00C624E8"/>
    <w:rsid w:val="00C73383"/>
    <w:rsid w:val="00C7381C"/>
    <w:rsid w:val="00C77111"/>
    <w:rsid w:val="00C8047C"/>
    <w:rsid w:val="00C922A1"/>
    <w:rsid w:val="00C9681A"/>
    <w:rsid w:val="00CA6337"/>
    <w:rsid w:val="00CC08DD"/>
    <w:rsid w:val="00CC41A9"/>
    <w:rsid w:val="00CD578C"/>
    <w:rsid w:val="00CD5D98"/>
    <w:rsid w:val="00CD5EE3"/>
    <w:rsid w:val="00CE1B9F"/>
    <w:rsid w:val="00D01DC8"/>
    <w:rsid w:val="00D0667B"/>
    <w:rsid w:val="00D06A02"/>
    <w:rsid w:val="00D22703"/>
    <w:rsid w:val="00D22D4D"/>
    <w:rsid w:val="00D26D1C"/>
    <w:rsid w:val="00D35580"/>
    <w:rsid w:val="00D4054C"/>
    <w:rsid w:val="00D42C00"/>
    <w:rsid w:val="00D47855"/>
    <w:rsid w:val="00D5014C"/>
    <w:rsid w:val="00D53DDF"/>
    <w:rsid w:val="00D62010"/>
    <w:rsid w:val="00D645FB"/>
    <w:rsid w:val="00D73C53"/>
    <w:rsid w:val="00D747D5"/>
    <w:rsid w:val="00D806F4"/>
    <w:rsid w:val="00D83468"/>
    <w:rsid w:val="00D96F5D"/>
    <w:rsid w:val="00DA51C1"/>
    <w:rsid w:val="00DB07DB"/>
    <w:rsid w:val="00DB4712"/>
    <w:rsid w:val="00DB55F2"/>
    <w:rsid w:val="00DC3264"/>
    <w:rsid w:val="00DC5038"/>
    <w:rsid w:val="00DC5130"/>
    <w:rsid w:val="00DD0B2A"/>
    <w:rsid w:val="00DD16E1"/>
    <w:rsid w:val="00DD221C"/>
    <w:rsid w:val="00DD348D"/>
    <w:rsid w:val="00DD416D"/>
    <w:rsid w:val="00DD4655"/>
    <w:rsid w:val="00DE1696"/>
    <w:rsid w:val="00DF0029"/>
    <w:rsid w:val="00DF1A7A"/>
    <w:rsid w:val="00E034F9"/>
    <w:rsid w:val="00E21ECC"/>
    <w:rsid w:val="00E23889"/>
    <w:rsid w:val="00E47905"/>
    <w:rsid w:val="00E61158"/>
    <w:rsid w:val="00E6457F"/>
    <w:rsid w:val="00E661E2"/>
    <w:rsid w:val="00E80131"/>
    <w:rsid w:val="00E83AFE"/>
    <w:rsid w:val="00E87BF9"/>
    <w:rsid w:val="00E95EE4"/>
    <w:rsid w:val="00EA0645"/>
    <w:rsid w:val="00EC50B5"/>
    <w:rsid w:val="00ED09A9"/>
    <w:rsid w:val="00ED53C9"/>
    <w:rsid w:val="00EE1EFD"/>
    <w:rsid w:val="00EE5315"/>
    <w:rsid w:val="00EE5F42"/>
    <w:rsid w:val="00EE74B1"/>
    <w:rsid w:val="00F02855"/>
    <w:rsid w:val="00F07496"/>
    <w:rsid w:val="00F178EA"/>
    <w:rsid w:val="00F17C03"/>
    <w:rsid w:val="00F218A3"/>
    <w:rsid w:val="00F23516"/>
    <w:rsid w:val="00F248C3"/>
    <w:rsid w:val="00F30E0B"/>
    <w:rsid w:val="00F3111E"/>
    <w:rsid w:val="00F31F1E"/>
    <w:rsid w:val="00F36943"/>
    <w:rsid w:val="00F62BD8"/>
    <w:rsid w:val="00F64160"/>
    <w:rsid w:val="00F74283"/>
    <w:rsid w:val="00F74DA5"/>
    <w:rsid w:val="00F76907"/>
    <w:rsid w:val="00F80945"/>
    <w:rsid w:val="00F877D7"/>
    <w:rsid w:val="00F91A38"/>
    <w:rsid w:val="00F96F89"/>
    <w:rsid w:val="00F974F5"/>
    <w:rsid w:val="00FA004F"/>
    <w:rsid w:val="00FA2827"/>
    <w:rsid w:val="00FA6E0F"/>
    <w:rsid w:val="00FC3209"/>
    <w:rsid w:val="00FC703E"/>
    <w:rsid w:val="00FD197F"/>
    <w:rsid w:val="00FD1C9D"/>
    <w:rsid w:val="00FD233D"/>
    <w:rsid w:val="00FE09B7"/>
    <w:rsid w:val="00FE474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CA3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3F8B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A03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A03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22F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F538E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F0285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02855"/>
  </w:style>
  <w:style w:type="character" w:customStyle="1" w:styleId="TekstkomentarzaZnak">
    <w:name w:val="Tekst komentarza Znak"/>
    <w:basedOn w:val="Domylnaczcionkaakapitu"/>
    <w:link w:val="Tekstkomentarza"/>
    <w:semiHidden/>
    <w:rsid w:val="00F02855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028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02855"/>
    <w:rPr>
      <w:rFonts w:ascii="Century Gothic" w:hAnsi="Century Gothic"/>
      <w:b/>
      <w:bCs/>
    </w:rPr>
  </w:style>
  <w:style w:type="character" w:styleId="Wyrnieniedelikatne">
    <w:name w:val="Subtle Emphasis"/>
    <w:basedOn w:val="Domylnaczcionkaakapitu"/>
    <w:uiPriority w:val="19"/>
    <w:qFormat/>
    <w:rsid w:val="00900133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5F000B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wel.haladus\Desktop\formularze\poprawione\zew_gdansk_2607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2FCD76CD6290D7479A9D65C91CB75866" ma:contentTypeVersion="" ma:contentTypeDescription="" ma:contentTypeScope="" ma:versionID="336abe01702564c96767c5db84d42fea">
  <xsd:schema xmlns:xsd="http://www.w3.org/2001/XMLSchema" xmlns:xs="http://www.w3.org/2001/XMLSchema" xmlns:p="http://schemas.microsoft.com/office/2006/metadata/properties" xmlns:ns1="http://schemas.microsoft.com/sharepoint/v3" xmlns:ns2="CD76CD2F-9062-47D7-9A9D-65C91CB75866" targetNamespace="http://schemas.microsoft.com/office/2006/metadata/properties" ma:root="true" ma:fieldsID="2430f99129949294cce9bad118de66e7" ns1:_="" ns2:_="">
    <xsd:import namespace="http://schemas.microsoft.com/sharepoint/v3"/>
    <xsd:import namespace="CD76CD2F-9062-47D7-9A9D-65C91CB75866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6CD2F-9062-47D7-9A9D-65C91CB75866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0x002FCD76CD6290D7479A9D65C91CB75866</ContentTypeId>
    <TemplateUrl xmlns="http://schemas.microsoft.com/sharepoint/v3" xsi:nil="true"/>
    <Osoba xmlns="CD76CD2F-9062-47D7-9A9D-65C91CB75866">gaz-system\zaneta.kieliszak</Osoba>
    <Odbiorcy2 xmlns="CD76CD2F-9062-47D7-9A9D-65C91CB75866" xsi:nil="true"/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CD76CD2F-9062-47D7-9A9D-65C91CB75866">Szablon zewnętrzny POZ unijny POIS_2016.docx</NazwaPliku>
  </documentManagement>
</p:properties>
</file>

<file path=customXml/itemProps1.xml><?xml version="1.0" encoding="utf-8"?>
<ds:datastoreItem xmlns:ds="http://schemas.openxmlformats.org/officeDocument/2006/customXml" ds:itemID="{5E1BFD07-9A46-463E-8CEF-FC4813452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D76CD2F-9062-47D7-9A9D-65C91CB758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81560C-602D-4E4A-910D-45F7E65648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823C23-5A9F-4A05-9586-EFC0029CD5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D76CD2F-9062-47D7-9A9D-65C91CB758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zew_gdansk_2607</Template>
  <TotalTime>0</TotalTime>
  <Pages>1</Pages>
  <Words>1488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2024-01-23T12:21:00Z</dcterms:created>
  <dcterms:modified xsi:type="dcterms:W3CDTF">2024-11-20T08:50:00Z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PI.4122.84.2014/15034</vt:lpwstr>
  </property>
  <property fmtid="{D5CDD505-2E9C-101B-9397-08002B2CF9AE}" pid="3" name="UNPPisma">
    <vt:lpwstr>2016-132537</vt:lpwstr>
  </property>
  <property fmtid="{D5CDD505-2E9C-101B-9397-08002B2CF9AE}" pid="4" name="ZnakSprawy">
    <vt:lpwstr>PI.4122.84.2014</vt:lpwstr>
  </property>
  <property fmtid="{D5CDD505-2E9C-101B-9397-08002B2CF9AE}" pid="5" name="ZnakSprawyPrzedPrzeniesieniem">
    <vt:lpwstr>PW.4122.400.2012</vt:lpwstr>
  </property>
  <property fmtid="{D5CDD505-2E9C-101B-9397-08002B2CF9AE}" pid="6" name="Autor">
    <vt:lpwstr>KIELISZAK ŻANETA</vt:lpwstr>
  </property>
  <property fmtid="{D5CDD505-2E9C-101B-9397-08002B2CF9AE}" pid="7" name="AutorInicjaly">
    <vt:lpwstr>ŻK</vt:lpwstr>
  </property>
  <property fmtid="{D5CDD505-2E9C-101B-9397-08002B2CF9AE}" pid="8" name="AutorNrTelefonu">
    <vt:lpwstr>-</vt:lpwstr>
  </property>
  <property fmtid="{D5CDD505-2E9C-101B-9397-08002B2CF9AE}" pid="9" name="Stanowisko">
    <vt:lpwstr>SPECJALISTA</vt:lpwstr>
  </property>
  <property fmtid="{D5CDD505-2E9C-101B-9397-08002B2CF9AE}" pid="10" name="OpisPisma">
    <vt:lpwstr>wniosek o wykreślenie ograniczenia z KW</vt:lpwstr>
  </property>
  <property fmtid="{D5CDD505-2E9C-101B-9397-08002B2CF9AE}" pid="11" name="Komorka">
    <vt:lpwstr>Prezes Zarządu</vt:lpwstr>
  </property>
  <property fmtid="{D5CDD505-2E9C-101B-9397-08002B2CF9AE}" pid="12" name="KodKomorki">
    <vt:lpwstr>N</vt:lpwstr>
  </property>
  <property fmtid="{D5CDD505-2E9C-101B-9397-08002B2CF9AE}" pid="13" name="AktualnaData">
    <vt:lpwstr>2016-10-25</vt:lpwstr>
  </property>
  <property fmtid="{D5CDD505-2E9C-101B-9397-08002B2CF9AE}" pid="14" name="Wydzial">
    <vt:lpwstr>Dział Inwestycji Strategicznych w Poznaniu</vt:lpwstr>
  </property>
  <property fmtid="{D5CDD505-2E9C-101B-9397-08002B2CF9AE}" pid="15" name="KodWydzialu">
    <vt:lpwstr>IA</vt:lpwstr>
  </property>
  <property fmtid="{D5CDD505-2E9C-101B-9397-08002B2CF9AE}" pid="16" name="ZaakceptowanePrzez">
    <vt:lpwstr>n/d</vt:lpwstr>
  </property>
  <property fmtid="{D5CDD505-2E9C-101B-9397-08002B2CF9AE}" pid="17" name="PrzekazanieDo">
    <vt:lpwstr/>
  </property>
  <property fmtid="{D5CDD505-2E9C-101B-9397-08002B2CF9AE}" pid="18" name="PrzekazanieDoStanowisko">
    <vt:lpwstr/>
  </property>
  <property fmtid="{D5CDD505-2E9C-101B-9397-08002B2CF9AE}" pid="19" name="PrzekazanieDoKomorkaPracownika">
    <vt:lpwstr/>
  </property>
  <property fmtid="{D5CDD505-2E9C-101B-9397-08002B2CF9AE}" pid="20" name="PrzekazanieWgRozdzielnika">
    <vt:lpwstr/>
  </property>
  <property fmtid="{D5CDD505-2E9C-101B-9397-08002B2CF9AE}" pid="21" name="adresImie">
    <vt:lpwstr/>
  </property>
  <property fmtid="{D5CDD505-2E9C-101B-9397-08002B2CF9AE}" pid="22" name="adresNazwisko">
    <vt:lpwstr/>
  </property>
  <property fmtid="{D5CDD505-2E9C-101B-9397-08002B2CF9AE}" pid="23" name="adresNazwa">
    <vt:lpwstr>WIELKOPOLSKI URZĄD WOJEWÓDZKI W POZNANIU</vt:lpwstr>
  </property>
  <property fmtid="{D5CDD505-2E9C-101B-9397-08002B2CF9AE}" pid="24" name="adresOddzial">
    <vt:lpwstr>WYDZIAŁ SKARBU PAŃSTWA I NIERUCHOMOŚCI</vt:lpwstr>
  </property>
  <property fmtid="{D5CDD505-2E9C-101B-9397-08002B2CF9AE}" pid="25" name="adresUlica">
    <vt:lpwstr>AL.NIEPODLEGŁOŚCI</vt:lpwstr>
  </property>
  <property fmtid="{D5CDD505-2E9C-101B-9397-08002B2CF9AE}" pid="26" name="adresNrDomu">
    <vt:lpwstr>16/18</vt:lpwstr>
  </property>
  <property fmtid="{D5CDD505-2E9C-101B-9397-08002B2CF9AE}" pid="27" name="adresNrLokalu">
    <vt:lpwstr/>
  </property>
  <property fmtid="{D5CDD505-2E9C-101B-9397-08002B2CF9AE}" pid="28" name="adresKodPocztowy">
    <vt:lpwstr>61-713</vt:lpwstr>
  </property>
  <property fmtid="{D5CDD505-2E9C-101B-9397-08002B2CF9AE}" pid="29" name="adresMiejscowosc">
    <vt:lpwstr>POZNAŃ</vt:lpwstr>
  </property>
  <property fmtid="{D5CDD505-2E9C-101B-9397-08002B2CF9AE}" pid="30" name="adresaciDW">
    <vt:lpwstr>SŁAWOMIR NABZDYK</vt:lpwstr>
  </property>
  <property fmtid="{D5CDD505-2E9C-101B-9397-08002B2CF9AE}" pid="31" name="adresaciDW2">
    <vt:lpwstr>SŁAWOMIR NABZDYK, UL. NOWA 16, 63-400 WTÓREK;  </vt:lpwstr>
  </property>
  <property fmtid="{D5CDD505-2E9C-101B-9397-08002B2CF9AE}" pid="32" name="KodKreskowy">
    <vt:lpwstr/>
  </property>
  <property fmtid="{D5CDD505-2E9C-101B-9397-08002B2CF9AE}" pid="33" name="TrescPisma">
    <vt:lpwstr/>
  </property>
</Properties>
</file>